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6A62418"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317A9A">
        <w:rPr>
          <w:bCs/>
          <w:noProof w:val="0"/>
          <w:sz w:val="24"/>
          <w:szCs w:val="24"/>
        </w:rPr>
        <w:t>4</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411D61">
        <w:rPr>
          <w:bCs/>
          <w:noProof w:val="0"/>
          <w:sz w:val="24"/>
          <w:szCs w:val="24"/>
        </w:rPr>
        <w:t>8</w:t>
      </w:r>
      <w:r w:rsidR="002B7944">
        <w:rPr>
          <w:bCs/>
          <w:noProof w:val="0"/>
          <w:sz w:val="24"/>
          <w:szCs w:val="24"/>
        </w:rPr>
        <w:t>17688</w:t>
      </w:r>
    </w:p>
    <w:p w14:paraId="231362B2" w14:textId="4D6598D1" w:rsidR="00CD4C7B" w:rsidRPr="00B266B0" w:rsidRDefault="00317A9A" w:rsidP="00CD4C7B">
      <w:pPr>
        <w:pStyle w:val="Header"/>
        <w:tabs>
          <w:tab w:val="right" w:pos="9639"/>
        </w:tabs>
        <w:rPr>
          <w:bCs/>
          <w:noProof w:val="0"/>
          <w:sz w:val="24"/>
          <w:szCs w:val="24"/>
        </w:rPr>
      </w:pPr>
      <w:r w:rsidRPr="00317A9A">
        <w:rPr>
          <w:rFonts w:eastAsia="SimSun"/>
          <w:noProof w:val="0"/>
          <w:sz w:val="24"/>
          <w:szCs w:val="24"/>
          <w:lang w:eastAsia="zh-CN"/>
        </w:rPr>
        <w:t>Spokane</w:t>
      </w:r>
      <w:r w:rsidR="008F396F" w:rsidRPr="008F396F">
        <w:rPr>
          <w:rFonts w:eastAsia="SimSun"/>
          <w:noProof w:val="0"/>
          <w:sz w:val="24"/>
          <w:szCs w:val="24"/>
          <w:lang w:eastAsia="zh-CN"/>
        </w:rPr>
        <w:t xml:space="preserve">, </w:t>
      </w:r>
      <w:r>
        <w:rPr>
          <w:rFonts w:eastAsia="SimSun"/>
          <w:noProof w:val="0"/>
          <w:sz w:val="24"/>
          <w:szCs w:val="24"/>
          <w:lang w:eastAsia="zh-CN"/>
        </w:rPr>
        <w:t>US</w:t>
      </w:r>
      <w:r w:rsidR="008F396F" w:rsidRPr="008F396F">
        <w:rPr>
          <w:rFonts w:eastAsia="SimSun"/>
          <w:noProof w:val="0"/>
          <w:sz w:val="24"/>
          <w:szCs w:val="24"/>
          <w:lang w:eastAsia="zh-CN"/>
        </w:rPr>
        <w:t xml:space="preserve">, </w:t>
      </w:r>
      <w:r>
        <w:rPr>
          <w:rFonts w:eastAsia="SimSun"/>
          <w:noProof w:val="0"/>
          <w:sz w:val="24"/>
          <w:szCs w:val="24"/>
          <w:lang w:eastAsia="zh-CN"/>
        </w:rPr>
        <w:t>12</w:t>
      </w:r>
      <w:r w:rsidR="008F396F" w:rsidRPr="008F396F">
        <w:rPr>
          <w:rFonts w:eastAsia="SimSun"/>
          <w:noProof w:val="0"/>
          <w:sz w:val="24"/>
          <w:szCs w:val="24"/>
          <w:lang w:eastAsia="zh-CN"/>
        </w:rPr>
        <w:t xml:space="preserve"> - 1</w:t>
      </w:r>
      <w:r>
        <w:rPr>
          <w:rFonts w:eastAsia="SimSun"/>
          <w:noProof w:val="0"/>
          <w:sz w:val="24"/>
          <w:szCs w:val="24"/>
          <w:lang w:eastAsia="zh-CN"/>
        </w:rPr>
        <w:t>6</w:t>
      </w:r>
      <w:r w:rsidR="008F396F" w:rsidRPr="008F396F">
        <w:rPr>
          <w:rFonts w:eastAsia="SimSun"/>
          <w:noProof w:val="0"/>
          <w:sz w:val="24"/>
          <w:szCs w:val="24"/>
          <w:lang w:eastAsia="zh-CN"/>
        </w:rPr>
        <w:t xml:space="preserve"> </w:t>
      </w:r>
      <w:r>
        <w:rPr>
          <w:rFonts w:eastAsia="SimSun"/>
          <w:noProof w:val="0"/>
          <w:sz w:val="24"/>
          <w:szCs w:val="24"/>
          <w:lang w:eastAsia="zh-CN"/>
        </w:rPr>
        <w:t>November</w:t>
      </w:r>
      <w:r w:rsidR="008F396F" w:rsidRPr="008F396F">
        <w:rPr>
          <w:rFonts w:eastAsia="SimSun"/>
          <w:noProof w:val="0"/>
          <w:sz w:val="24"/>
          <w:szCs w:val="24"/>
          <w:lang w:eastAsia="zh-CN"/>
        </w:rPr>
        <w:t xml:space="preserve">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FE32613" w:rsidR="00CD4C7B" w:rsidRPr="00EF31F5" w:rsidRDefault="00CD4C7B">
      <w:pPr>
        <w:pStyle w:val="CRCoverPage"/>
        <w:tabs>
          <w:tab w:val="left" w:pos="1985"/>
        </w:tabs>
        <w:rPr>
          <w:rFonts w:cs="Arial"/>
          <w:b/>
          <w:bCs/>
          <w:sz w:val="24"/>
          <w:szCs w:val="24"/>
          <w:lang w:eastAsia="ja-JP"/>
        </w:rPr>
      </w:pPr>
      <w:r w:rsidRPr="003B2A2A">
        <w:rPr>
          <w:rFonts w:cs="Arial"/>
          <w:b/>
          <w:bCs/>
          <w:sz w:val="24"/>
          <w:szCs w:val="24"/>
        </w:rPr>
        <w:t>Agenda item:</w:t>
      </w:r>
      <w:r>
        <w:rPr>
          <w:rFonts w:cs="Arial"/>
          <w:b/>
          <w:bCs/>
          <w:sz w:val="24"/>
        </w:rPr>
        <w:tab/>
      </w:r>
      <w:r w:rsidR="0009151D" w:rsidRPr="003B2A2A">
        <w:rPr>
          <w:rFonts w:cs="Arial"/>
          <w:b/>
          <w:bCs/>
          <w:sz w:val="24"/>
          <w:szCs w:val="24"/>
          <w:lang w:eastAsia="ja-JP"/>
        </w:rPr>
        <w:t>12</w:t>
      </w:r>
      <w:r w:rsidR="002747EC" w:rsidRPr="003B2A2A">
        <w:rPr>
          <w:rFonts w:cs="Arial"/>
          <w:b/>
          <w:bCs/>
          <w:sz w:val="24"/>
          <w:szCs w:val="24"/>
          <w:lang w:eastAsia="ja-JP"/>
        </w:rPr>
        <w:t>.</w:t>
      </w:r>
      <w:r w:rsidR="0009151D" w:rsidRPr="003B2A2A">
        <w:rPr>
          <w:rFonts w:cs="Arial"/>
          <w:b/>
          <w:bCs/>
          <w:sz w:val="24"/>
          <w:szCs w:val="24"/>
          <w:lang w:eastAsia="ja-JP"/>
        </w:rPr>
        <w:t>3</w:t>
      </w:r>
      <w:r w:rsidR="002747EC" w:rsidRPr="003B2A2A">
        <w:rPr>
          <w:rFonts w:cs="Arial"/>
          <w:b/>
          <w:bCs/>
          <w:sz w:val="24"/>
          <w:szCs w:val="24"/>
          <w:lang w:eastAsia="ja-JP"/>
        </w:rPr>
        <w:t>.</w:t>
      </w:r>
      <w:r w:rsidR="0009151D" w:rsidRPr="003B2A2A">
        <w:rPr>
          <w:rFonts w:cs="Arial"/>
          <w:b/>
          <w:bCs/>
          <w:sz w:val="24"/>
          <w:szCs w:val="24"/>
          <w:lang w:eastAsia="ja-JP"/>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8387F0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434E6">
        <w:rPr>
          <w:rFonts w:ascii="Arial" w:hAnsi="Arial" w:cs="Arial"/>
          <w:b/>
          <w:bCs/>
          <w:sz w:val="24"/>
        </w:rPr>
        <w:t xml:space="preserve">Considerations for </w:t>
      </w:r>
      <w:r w:rsidR="009A4FB7">
        <w:rPr>
          <w:rFonts w:ascii="Arial" w:hAnsi="Arial" w:cs="Arial"/>
          <w:b/>
          <w:bCs/>
          <w:sz w:val="24"/>
        </w:rPr>
        <w:t xml:space="preserve">failure </w:t>
      </w:r>
      <w:r w:rsidR="001434E6">
        <w:rPr>
          <w:rFonts w:ascii="Arial" w:hAnsi="Arial" w:cs="Arial"/>
          <w:b/>
          <w:bCs/>
          <w:sz w:val="24"/>
        </w:rPr>
        <w:t xml:space="preserve">recovery in </w:t>
      </w:r>
      <w:r w:rsidR="00DB42E7">
        <w:rPr>
          <w:rFonts w:ascii="Arial" w:hAnsi="Arial" w:cs="Arial"/>
          <w:b/>
          <w:bCs/>
          <w:sz w:val="24"/>
        </w:rPr>
        <w:t>LTE</w:t>
      </w:r>
    </w:p>
    <w:p w14:paraId="3AC3A0B1" w14:textId="0CAC649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42337" w:rsidRPr="00042337">
        <w:rPr>
          <w:rFonts w:ascii="Arial" w:hAnsi="Arial" w:cs="Arial"/>
          <w:b/>
          <w:bCs/>
          <w:sz w:val="24"/>
        </w:rPr>
        <w:t>LTE_feMob</w:t>
      </w:r>
      <w:proofErr w:type="spellEnd"/>
      <w:r w:rsidR="00042337" w:rsidRPr="00042337">
        <w:rPr>
          <w:rFonts w:ascii="Arial" w:hAnsi="Arial" w:cs="Arial"/>
          <w:b/>
          <w:bCs/>
          <w:sz w:val="24"/>
        </w:rPr>
        <w:t>-Core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09151D">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C220FBC" w14:textId="70901566" w:rsidR="001070D6" w:rsidRDefault="00B91A33" w:rsidP="00CD4C7B">
      <w:r>
        <w:t>RAN#80 plenary approved a Work Item (WI) entitled “</w:t>
      </w:r>
      <w:r w:rsidRPr="003149C6">
        <w:t>Even further Mobility enhancement in E-UTRAN</w:t>
      </w:r>
      <w:r>
        <w:t>”</w:t>
      </w:r>
      <w:r w:rsidR="00197620">
        <w:t xml:space="preserve"> to address mobility optimizat</w:t>
      </w:r>
      <w:r w:rsidR="006649EC">
        <w:t>ions that were not included in R</w:t>
      </w:r>
      <w:bookmarkStart w:id="0" w:name="_GoBack"/>
      <w:bookmarkEnd w:id="0"/>
      <w:r w:rsidR="00197620">
        <w:t>elease 15</w:t>
      </w:r>
      <w:r w:rsidR="00EE5772">
        <w:t xml:space="preserve"> </w:t>
      </w:r>
      <w:r w:rsidR="00EE5772">
        <w:fldChar w:fldCharType="begin"/>
      </w:r>
      <w:r w:rsidR="00EE5772">
        <w:instrText xml:space="preserve"> REF _Ref528151056 \r \h </w:instrText>
      </w:r>
      <w:r w:rsidR="00EE5772">
        <w:fldChar w:fldCharType="separate"/>
      </w:r>
      <w:r w:rsidR="00EE5772">
        <w:t>[1]</w:t>
      </w:r>
      <w:r w:rsidR="00EE5772">
        <w:fldChar w:fldCharType="end"/>
      </w:r>
      <w:r w:rsidR="00197620">
        <w:t xml:space="preserve">. One of the objectives of the WI is </w:t>
      </w:r>
      <w:r w:rsidR="00B15949">
        <w:t>to:</w:t>
      </w:r>
    </w:p>
    <w:p w14:paraId="26BD1FF2" w14:textId="77777777" w:rsidR="00197620" w:rsidRDefault="00197620" w:rsidP="00197620">
      <w:pPr>
        <w:numPr>
          <w:ilvl w:val="0"/>
          <w:numId w:val="6"/>
        </w:numPr>
        <w:overflowPunct w:val="0"/>
        <w:autoSpaceDE w:val="0"/>
        <w:autoSpaceDN w:val="0"/>
        <w:adjustRightInd w:val="0"/>
        <w:spacing w:afterLines="50" w:after="120"/>
        <w:ind w:left="357" w:right="-96" w:hanging="357"/>
        <w:textAlignment w:val="baseline"/>
        <w:rPr>
          <w:lang w:val="en-US" w:eastAsia="zh-CN"/>
        </w:rPr>
      </w:pPr>
      <w:r>
        <w:tab/>
      </w:r>
      <w:r>
        <w:rPr>
          <w:rFonts w:hint="eastAsia"/>
          <w:lang w:val="en-US" w:eastAsia="zh-CN"/>
        </w:rPr>
        <w:t xml:space="preserve">Specify </w:t>
      </w:r>
      <w:r>
        <w:rPr>
          <w:lang w:val="en-US" w:eastAsia="zh-CN"/>
        </w:rPr>
        <w:t>f</w:t>
      </w:r>
      <w:r w:rsidRPr="00B94C75">
        <w:rPr>
          <w:lang w:val="en-US" w:eastAsia="zh-CN"/>
        </w:rPr>
        <w:t xml:space="preserve">urther enhancements to </w:t>
      </w:r>
      <w:r>
        <w:rPr>
          <w:rFonts w:hint="eastAsia"/>
          <w:lang w:val="en-US" w:eastAsia="zh-CN"/>
        </w:rPr>
        <w:t>achieve following targets, [RAN2/3]</w:t>
      </w:r>
    </w:p>
    <w:p w14:paraId="407F4016" w14:textId="77777777" w:rsidR="00197620" w:rsidRDefault="00197620" w:rsidP="00197620">
      <w:pPr>
        <w:numPr>
          <w:ilvl w:val="1"/>
          <w:numId w:val="6"/>
        </w:numPr>
        <w:overflowPunct w:val="0"/>
        <w:autoSpaceDE w:val="0"/>
        <w:autoSpaceDN w:val="0"/>
        <w:adjustRightInd w:val="0"/>
        <w:spacing w:afterLines="50" w:after="120"/>
        <w:ind w:right="-96"/>
        <w:textAlignment w:val="baseline"/>
        <w:rPr>
          <w:lang w:val="en-US" w:eastAsia="zh-CN"/>
        </w:rPr>
      </w:pPr>
      <w:r>
        <w:rPr>
          <w:rFonts w:hint="eastAsia"/>
          <w:lang w:val="en-US" w:eastAsia="zh-CN"/>
        </w:rPr>
        <w:t>r</w:t>
      </w:r>
      <w:r w:rsidRPr="00B94C75">
        <w:rPr>
          <w:lang w:val="en-US" w:eastAsia="zh-CN"/>
        </w:rPr>
        <w:t>educe user data interruption</w:t>
      </w:r>
      <w:r>
        <w:rPr>
          <w:rFonts w:hint="eastAsia"/>
          <w:lang w:val="en-US" w:eastAsia="zh-CN"/>
        </w:rPr>
        <w:t xml:space="preserve"> during handover, which targets </w:t>
      </w:r>
      <w:r>
        <w:rPr>
          <w:lang w:val="en-US" w:eastAsia="zh-CN"/>
        </w:rPr>
        <w:t>as close as possible to 0ms</w:t>
      </w:r>
      <w:r>
        <w:rPr>
          <w:rFonts w:hint="eastAsia"/>
          <w:lang w:val="en-US" w:eastAsia="zh-CN"/>
        </w:rPr>
        <w:t xml:space="preserve">, i.e. relaxed requirements could be considered. </w:t>
      </w:r>
    </w:p>
    <w:p w14:paraId="0BBDFC0A" w14:textId="74E7B5A1" w:rsidR="00CD4C7B" w:rsidRPr="006E13D1" w:rsidRDefault="0056638C" w:rsidP="00C1497E">
      <w:r>
        <w:rPr>
          <w:lang w:val="en-US"/>
        </w:rPr>
        <w:t xml:space="preserve">Having optimizations that minimize the </w:t>
      </w:r>
      <w:r w:rsidR="002968AA">
        <w:rPr>
          <w:lang w:val="en-US"/>
        </w:rPr>
        <w:t>number of failed</w:t>
      </w:r>
      <w:r>
        <w:rPr>
          <w:lang w:val="en-US"/>
        </w:rPr>
        <w:t xml:space="preserve"> handover</w:t>
      </w:r>
      <w:r w:rsidR="002968AA">
        <w:rPr>
          <w:lang w:val="en-US"/>
        </w:rPr>
        <w:t>s</w:t>
      </w:r>
      <w:r>
        <w:rPr>
          <w:lang w:val="en-US"/>
        </w:rPr>
        <w:t xml:space="preserve"> should be given the highest priority. However, handover</w:t>
      </w:r>
      <w:r w:rsidR="00D9403B">
        <w:rPr>
          <w:lang w:val="en-US"/>
        </w:rPr>
        <w:t xml:space="preserve"> </w:t>
      </w:r>
      <w:r w:rsidR="00CE5D7F">
        <w:rPr>
          <w:lang w:val="en-US"/>
        </w:rPr>
        <w:t>failures</w:t>
      </w:r>
      <w:r w:rsidR="00883C90">
        <w:rPr>
          <w:lang w:val="en-US"/>
        </w:rPr>
        <w:t xml:space="preserve"> and radio link failures</w:t>
      </w:r>
      <w:r>
        <w:rPr>
          <w:lang w:val="en-US"/>
        </w:rPr>
        <w:t xml:space="preserve"> cannot be avoided for all UE speed and use cases. As such, it is also important to optimize </w:t>
      </w:r>
      <w:r w:rsidR="008307EB">
        <w:rPr>
          <w:lang w:val="en-US"/>
        </w:rPr>
        <w:t xml:space="preserve">failure </w:t>
      </w:r>
      <w:r>
        <w:rPr>
          <w:lang w:val="en-US"/>
        </w:rPr>
        <w:t>recovery to minimize user data interruption time.</w:t>
      </w:r>
    </w:p>
    <w:p w14:paraId="127ACA6D" w14:textId="5D5CF2CB" w:rsidR="00CD4C7B" w:rsidRPr="006E13D1" w:rsidRDefault="00CD4C7B" w:rsidP="00CD4C7B">
      <w:pPr>
        <w:pStyle w:val="Heading1"/>
      </w:pPr>
      <w:r w:rsidRPr="006E13D1">
        <w:t>2</w:t>
      </w:r>
      <w:r w:rsidRPr="006E13D1">
        <w:tab/>
      </w:r>
      <w:r w:rsidR="00DF69B8">
        <w:t xml:space="preserve">Baseline </w:t>
      </w:r>
      <w:r w:rsidR="003A3C2C">
        <w:t>failure recovery mechanisms</w:t>
      </w:r>
    </w:p>
    <w:p w14:paraId="1A5EB069" w14:textId="57375948" w:rsidR="00775936" w:rsidRDefault="003A3C2C" w:rsidP="00EF31F5">
      <w:pPr>
        <w:jc w:val="both"/>
      </w:pPr>
      <w:r>
        <w:t xml:space="preserve">Handover could fail for many reasons. One of the main </w:t>
      </w:r>
      <w:r w:rsidR="00D145BC">
        <w:t>causes of</w:t>
      </w:r>
      <w:r w:rsidR="00680135">
        <w:t xml:space="preserve"> handover failure</w:t>
      </w:r>
      <w:r>
        <w:t xml:space="preserve"> is due to Radio Link Failure (RLF)</w:t>
      </w:r>
      <w:r w:rsidR="00680135">
        <w:t xml:space="preserve"> while Time to Trigger (TTT) is running. The RLF may occur before Measurement Report (MR) is triggered, or after the MR is sent but due to the poor radio link the Handover Command (HO CMD) is </w:t>
      </w:r>
      <w:r w:rsidR="00D145BC">
        <w:t>not successfully received</w:t>
      </w:r>
      <w:r w:rsidR="00680135">
        <w:t>.</w:t>
      </w:r>
    </w:p>
    <w:p w14:paraId="017B4604" w14:textId="57CE7D7A" w:rsidR="00775936" w:rsidRDefault="00775936" w:rsidP="00EF31F5">
      <w:pPr>
        <w:jc w:val="both"/>
      </w:pPr>
      <w:r>
        <w:t xml:space="preserve">Considering the envisioned dense deployment and </w:t>
      </w:r>
      <w:r w:rsidR="00162F06">
        <w:t>use cases with high UE speed</w:t>
      </w:r>
      <w:r>
        <w:t xml:space="preserve">, it will be difficult to achieve zero handover </w:t>
      </w:r>
      <w:r w:rsidR="001610D0">
        <w:t xml:space="preserve">and radio link </w:t>
      </w:r>
      <w:r>
        <w:t xml:space="preserve">failures. </w:t>
      </w:r>
      <w:r w:rsidR="00162F06">
        <w:t>Thus</w:t>
      </w:r>
      <w:r>
        <w:t>, it is important to have efficient mechanism</w:t>
      </w:r>
      <w:r w:rsidR="00D37F6C">
        <w:t>s</w:t>
      </w:r>
      <w:r>
        <w:t xml:space="preserve"> for </w:t>
      </w:r>
      <w:r w:rsidR="00C2453E">
        <w:t xml:space="preserve">failure </w:t>
      </w:r>
      <w:r>
        <w:t xml:space="preserve">recovery. </w:t>
      </w:r>
      <w:r w:rsidR="00DF69B8">
        <w:t xml:space="preserve">The baseline </w:t>
      </w:r>
      <w:r w:rsidR="005E43F5">
        <w:t xml:space="preserve">failure </w:t>
      </w:r>
      <w:r w:rsidR="00DF69B8">
        <w:t>recovery mechanism</w:t>
      </w:r>
      <w:r w:rsidR="003E1261">
        <w:t>s</w:t>
      </w:r>
      <w:r w:rsidR="00DF69B8">
        <w:t xml:space="preserve"> are</w:t>
      </w:r>
      <w:r>
        <w:t xml:space="preserve"> discuss</w:t>
      </w:r>
      <w:r w:rsidR="001F671B">
        <w:t>ed</w:t>
      </w:r>
      <w:r>
        <w:t xml:space="preserve"> </w:t>
      </w:r>
      <w:r w:rsidR="00DF69B8">
        <w:t>below</w:t>
      </w:r>
      <w:r w:rsidR="00162F06">
        <w:t xml:space="preserve">, considering the enhancements in </w:t>
      </w:r>
      <w:r w:rsidR="008D446F">
        <w:t>NR</w:t>
      </w:r>
      <w:r w:rsidR="001610D0">
        <w:t xml:space="preserve"> that can be applied for LTE</w:t>
      </w:r>
      <w:r w:rsidR="00162F06">
        <w:t>.</w:t>
      </w:r>
    </w:p>
    <w:p w14:paraId="0BB47352" w14:textId="3ED557A1" w:rsidR="00CD4C7B" w:rsidRDefault="00775936" w:rsidP="00EF31F5">
      <w:pPr>
        <w:pStyle w:val="Heading2"/>
        <w:jc w:val="both"/>
      </w:pPr>
      <w:r>
        <w:t>2.1</w:t>
      </w:r>
      <w:r>
        <w:tab/>
      </w:r>
      <w:r w:rsidR="00A47F8C">
        <w:t>F</w:t>
      </w:r>
      <w:r w:rsidR="00ED45BC">
        <w:t xml:space="preserve">ailure </w:t>
      </w:r>
      <w:r>
        <w:t>recovery through NAS</w:t>
      </w:r>
      <w:r w:rsidR="00106D9B">
        <w:t xml:space="preserve"> signalling</w:t>
      </w:r>
    </w:p>
    <w:p w14:paraId="69DBCD7C" w14:textId="75AC4102" w:rsidR="00775936" w:rsidRDefault="00756B0A" w:rsidP="00EF31F5">
      <w:pPr>
        <w:jc w:val="both"/>
      </w:pPr>
      <w:r>
        <w:t>F</w:t>
      </w:r>
      <w:r w:rsidR="00E54510">
        <w:t xml:space="preserve">ailure </w:t>
      </w:r>
      <w:r w:rsidR="00780E18">
        <w:t xml:space="preserve">recovery using NAS signalling is </w:t>
      </w:r>
      <w:r w:rsidR="00106D9B">
        <w:t xml:space="preserve">usually applied as </w:t>
      </w:r>
      <w:r w:rsidR="00F258E8">
        <w:t>a</w:t>
      </w:r>
      <w:r w:rsidR="00780E18">
        <w:t xml:space="preserve"> last resort if recovery through AS signalling fails, e.g. if RRC Reestablishment pro</w:t>
      </w:r>
      <w:r w:rsidR="00F258E8">
        <w:t>cedure fails</w:t>
      </w:r>
      <w:r w:rsidR="00780E18">
        <w:t xml:space="preserve">. This is done by discarding the AS context in the UE and initiating RRC Setup procedure to create a new AS context. To reduce interruption time, </w:t>
      </w:r>
      <w:r w:rsidR="004A03B2">
        <w:t xml:space="preserve">for example in NR, </w:t>
      </w:r>
      <w:r w:rsidR="00780E18">
        <w:t>the network can immediately send RRC Connection Setup</w:t>
      </w:r>
      <w:r w:rsidR="004A03B2">
        <w:t xml:space="preserve"> </w:t>
      </w:r>
      <w:r w:rsidR="00780E18">
        <w:t>when it realize</w:t>
      </w:r>
      <w:r w:rsidR="008F1893">
        <w:t>s</w:t>
      </w:r>
      <w:r w:rsidR="00780E18">
        <w:t xml:space="preserve"> RRC Reestablishment procedure fails </w:t>
      </w:r>
      <w:r w:rsidR="00F258E8">
        <w:t xml:space="preserve">as shown in </w:t>
      </w:r>
      <w:r w:rsidR="006D3E01">
        <w:fldChar w:fldCharType="begin"/>
      </w:r>
      <w:r w:rsidR="006D3E01">
        <w:instrText xml:space="preserve"> REF _Ref528149461 \h </w:instrText>
      </w:r>
      <w:r w:rsidR="00D37F6C">
        <w:instrText xml:space="preserve"> \* MERGEFORMAT </w:instrText>
      </w:r>
      <w:r w:rsidR="006D3E01">
        <w:fldChar w:fldCharType="separate"/>
      </w:r>
      <w:r w:rsidR="006D3E01">
        <w:t xml:space="preserve">Figure </w:t>
      </w:r>
      <w:r w:rsidR="006D3E01">
        <w:rPr>
          <w:noProof/>
        </w:rPr>
        <w:t>1</w:t>
      </w:r>
      <w:r w:rsidR="006D3E01">
        <w:fldChar w:fldCharType="end"/>
      </w:r>
      <w:r w:rsidR="00EE5772">
        <w:t xml:space="preserve"> </w:t>
      </w:r>
      <w:r w:rsidR="00EE5772">
        <w:fldChar w:fldCharType="begin"/>
      </w:r>
      <w:r w:rsidR="00EE5772">
        <w:instrText xml:space="preserve"> REF _Ref528151071 \r \h </w:instrText>
      </w:r>
      <w:r w:rsidR="00D37F6C">
        <w:instrText xml:space="preserve"> \* MERGEFORMAT </w:instrText>
      </w:r>
      <w:r w:rsidR="00EE5772">
        <w:fldChar w:fldCharType="separate"/>
      </w:r>
      <w:r w:rsidR="00EE5772">
        <w:t>[2]</w:t>
      </w:r>
      <w:r w:rsidR="00EE5772">
        <w:fldChar w:fldCharType="end"/>
      </w:r>
      <w:r w:rsidR="00780E18">
        <w:t xml:space="preserve">. </w:t>
      </w:r>
    </w:p>
    <w:p w14:paraId="67B8CA8B" w14:textId="693B2984" w:rsidR="00780E18" w:rsidRDefault="00106D9B" w:rsidP="00EF31F5">
      <w:pPr>
        <w:pStyle w:val="Heading2"/>
        <w:jc w:val="both"/>
      </w:pPr>
      <w:r>
        <w:t>2.2</w:t>
      </w:r>
      <w:r>
        <w:tab/>
      </w:r>
      <w:r w:rsidR="00756B0A">
        <w:t>F</w:t>
      </w:r>
      <w:r w:rsidR="00125389">
        <w:t>ailure r</w:t>
      </w:r>
      <w:r>
        <w:t>ecovery through RRC signalling</w:t>
      </w:r>
    </w:p>
    <w:p w14:paraId="57136776" w14:textId="1DB4ADE8" w:rsidR="00106D9B" w:rsidRDefault="007608FC" w:rsidP="00EF31F5">
      <w:pPr>
        <w:jc w:val="both"/>
      </w:pPr>
      <w:r>
        <w:t xml:space="preserve">As the objective of </w:t>
      </w:r>
      <w:r w:rsidR="0021664E">
        <w:t xml:space="preserve">failure </w:t>
      </w:r>
      <w:r w:rsidR="00510176">
        <w:t xml:space="preserve">recovery is to re-establish the RRC connection between the UE and the RAN, it will be natural to achieve this using RRC signalling. RRC Reestablishment procedure is used to this end, which is shown in </w:t>
      </w:r>
      <w:r w:rsidR="006D3E01">
        <w:rPr>
          <w:highlight w:val="yellow"/>
        </w:rPr>
        <w:fldChar w:fldCharType="begin"/>
      </w:r>
      <w:r w:rsidR="006D3E01">
        <w:instrText xml:space="preserve"> REF _Ref528149437 \h </w:instrText>
      </w:r>
      <w:r w:rsidR="00D37F6C">
        <w:rPr>
          <w:highlight w:val="yellow"/>
        </w:rPr>
        <w:instrText xml:space="preserve"> \* MERGEFORMAT </w:instrText>
      </w:r>
      <w:r w:rsidR="006D3E01">
        <w:rPr>
          <w:highlight w:val="yellow"/>
        </w:rPr>
      </w:r>
      <w:r w:rsidR="006D3E01">
        <w:rPr>
          <w:highlight w:val="yellow"/>
        </w:rPr>
        <w:fldChar w:fldCharType="separate"/>
      </w:r>
      <w:r w:rsidR="006D3E01">
        <w:t xml:space="preserve">Figure </w:t>
      </w:r>
      <w:r w:rsidR="006D3E01">
        <w:rPr>
          <w:noProof/>
        </w:rPr>
        <w:t>2</w:t>
      </w:r>
      <w:r w:rsidR="006D3E01">
        <w:rPr>
          <w:highlight w:val="yellow"/>
        </w:rPr>
        <w:fldChar w:fldCharType="end"/>
      </w:r>
      <w:r w:rsidR="00214BD3">
        <w:t xml:space="preserve"> with possible enhancements</w:t>
      </w:r>
      <w:r w:rsidR="00EE5772">
        <w:t xml:space="preserve"> </w:t>
      </w:r>
      <w:r w:rsidR="00EE5772">
        <w:fldChar w:fldCharType="begin"/>
      </w:r>
      <w:r w:rsidR="00EE5772">
        <w:instrText xml:space="preserve"> REF _Ref528151085 \r \h </w:instrText>
      </w:r>
      <w:r w:rsidR="00D37F6C">
        <w:instrText xml:space="preserve"> \* MERGEFORMAT </w:instrText>
      </w:r>
      <w:r w:rsidR="00EE5772">
        <w:fldChar w:fldCharType="separate"/>
      </w:r>
      <w:r w:rsidR="00EE5772">
        <w:t>[3]</w:t>
      </w:r>
      <w:r w:rsidR="00EE5772">
        <w:fldChar w:fldCharType="end"/>
      </w:r>
      <w:r w:rsidR="00510176">
        <w:t>. When UE decide</w:t>
      </w:r>
      <w:r w:rsidR="00DB42E7">
        <w:t xml:space="preserve">s the radio link to the source </w:t>
      </w:r>
      <w:proofErr w:type="spellStart"/>
      <w:r w:rsidR="00DB42E7">
        <w:t>e</w:t>
      </w:r>
      <w:r w:rsidR="00510176">
        <w:t>NB</w:t>
      </w:r>
      <w:proofErr w:type="spellEnd"/>
      <w:r w:rsidR="00510176">
        <w:t xml:space="preserve"> fails, or the MCG link fails in </w:t>
      </w:r>
      <w:r w:rsidR="00411D61">
        <w:t>dual</w:t>
      </w:r>
      <w:r w:rsidR="00510176">
        <w:t>-connectivity, it initiate</w:t>
      </w:r>
      <w:r w:rsidR="00411D61">
        <w:t>s</w:t>
      </w:r>
      <w:r w:rsidR="00510176">
        <w:t xml:space="preserve"> RRC Reestablishment procedure</w:t>
      </w:r>
      <w:r w:rsidR="00B4753E">
        <w:t xml:space="preserve"> to the best available cell</w:t>
      </w:r>
      <w:r w:rsidR="00510176">
        <w:t>.</w:t>
      </w:r>
      <w:r w:rsidR="00B4753E">
        <w:t xml:space="preserve"> RRC Reestablishment fails only if </w:t>
      </w:r>
      <w:r w:rsidR="00FE4EAC">
        <w:t>valid</w:t>
      </w:r>
      <w:r w:rsidR="00B4753E">
        <w:t xml:space="preserve"> UE AS context cannot be found</w:t>
      </w:r>
      <w:r w:rsidR="00214BD3">
        <w:t xml:space="preserve"> to verify the UE</w:t>
      </w:r>
      <w:r w:rsidR="00B4753E">
        <w:t>.</w:t>
      </w:r>
    </w:p>
    <w:p w14:paraId="512D9737" w14:textId="378067E9" w:rsidR="00E82E1E" w:rsidRDefault="001F3D5E" w:rsidP="00E82E1E">
      <w:pPr>
        <w:jc w:val="both"/>
      </w:pPr>
      <w:r w:rsidRPr="003B2A2A">
        <w:rPr>
          <w:b/>
          <w:bCs/>
        </w:rPr>
        <w:t>Observation</w:t>
      </w:r>
      <w:r w:rsidR="0012595C" w:rsidRPr="003B2A2A">
        <w:rPr>
          <w:b/>
          <w:bCs/>
        </w:rPr>
        <w:t xml:space="preserve"> 1:</w:t>
      </w:r>
      <w:r w:rsidR="0012595C">
        <w:t xml:space="preserve"> </w:t>
      </w:r>
      <w:r w:rsidR="00E82E1E">
        <w:t>It is beneficial to adopt NR recovery enhancements in LTE.</w:t>
      </w:r>
    </w:p>
    <w:p w14:paraId="1A333293" w14:textId="414F862D" w:rsidR="00606696" w:rsidRDefault="00606696" w:rsidP="00EF31F5">
      <w:pPr>
        <w:jc w:val="both"/>
      </w:pPr>
      <w:r w:rsidRPr="003B2A2A">
        <w:rPr>
          <w:b/>
          <w:bCs/>
        </w:rPr>
        <w:t xml:space="preserve">Proposal </w:t>
      </w:r>
      <w:r w:rsidR="001F3D5E" w:rsidRPr="003B2A2A">
        <w:rPr>
          <w:b/>
          <w:bCs/>
        </w:rPr>
        <w:t>1</w:t>
      </w:r>
      <w:r w:rsidRPr="003B2A2A">
        <w:rPr>
          <w:b/>
          <w:bCs/>
        </w:rPr>
        <w:t>:</w:t>
      </w:r>
      <w:r>
        <w:t xml:space="preserve"> </w:t>
      </w:r>
      <w:r w:rsidR="00B34629">
        <w:t xml:space="preserve">Failure </w:t>
      </w:r>
      <w:r>
        <w:t xml:space="preserve">recovery using NAS signalling should be avoided when it is possible to recover </w:t>
      </w:r>
      <w:r w:rsidR="00B34629">
        <w:t xml:space="preserve">from the failure </w:t>
      </w:r>
      <w:r>
        <w:t>using RRC signalling.</w:t>
      </w:r>
    </w:p>
    <w:p w14:paraId="2F2EDDE0" w14:textId="77777777" w:rsidR="001C5BDB" w:rsidRPr="00106D9B" w:rsidRDefault="001C5BDB" w:rsidP="00106D9B"/>
    <w:p w14:paraId="55116A2C" w14:textId="77777777" w:rsidR="00780E18" w:rsidRDefault="00780E18" w:rsidP="00780E18">
      <w:pPr>
        <w:keepNext/>
        <w:jc w:val="center"/>
      </w:pPr>
      <w:r w:rsidRPr="00A470D9">
        <w:rPr>
          <w:noProof/>
        </w:rPr>
        <w:object w:dxaOrig="4320" w:dyaOrig="2445" w14:anchorId="75DBF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22.5pt" o:ole="">
            <v:imagedata r:id="rId13" o:title=""/>
          </v:shape>
          <o:OLEObject Type="Embed" ProgID="Mscgen.Chart" ShapeID="_x0000_i1025" DrawAspect="Content" ObjectID="_1602620924" r:id="rId14"/>
        </w:object>
      </w:r>
    </w:p>
    <w:p w14:paraId="22D238DB" w14:textId="7ACE1DF9" w:rsidR="00780E18" w:rsidRDefault="00780E18" w:rsidP="00780E18">
      <w:pPr>
        <w:pStyle w:val="Caption"/>
        <w:jc w:val="center"/>
      </w:pPr>
      <w:bookmarkStart w:id="1" w:name="_Ref528149461"/>
      <w:r>
        <w:t xml:space="preserve">Figure </w:t>
      </w:r>
      <w:fldSimple w:instr=" SEQ Figure \* ARABIC ">
        <w:r w:rsidR="001C5BDB">
          <w:rPr>
            <w:noProof/>
          </w:rPr>
          <w:t>1</w:t>
        </w:r>
      </w:fldSimple>
      <w:bookmarkEnd w:id="1"/>
      <w:r>
        <w:t xml:space="preserve">: </w:t>
      </w:r>
      <w:r w:rsidRPr="00C37D8F">
        <w:t>RRC re-establishment, fallback to RRC establishment, successful</w:t>
      </w:r>
    </w:p>
    <w:p w14:paraId="6898B471" w14:textId="54868C19" w:rsidR="001C5BDB" w:rsidRDefault="00C52334" w:rsidP="001C5BDB">
      <w:pPr>
        <w:keepNext/>
        <w:jc w:val="center"/>
      </w:pPr>
      <w:r>
        <w:object w:dxaOrig="15545" w:dyaOrig="12946" w14:anchorId="253AF0FB">
          <v:shape id="_x0000_i1026" type="#_x0000_t75" style="width:481pt;height:400.5pt" o:ole="">
            <v:imagedata r:id="rId15" o:title=""/>
          </v:shape>
          <o:OLEObject Type="Embed" ProgID="Visio.Drawing.11" ShapeID="_x0000_i1026" DrawAspect="Content" ObjectID="_1602620925" r:id="rId16"/>
        </w:object>
      </w:r>
    </w:p>
    <w:p w14:paraId="7994A4D2" w14:textId="56737480" w:rsidR="001C5BDB" w:rsidRDefault="001C5BDB" w:rsidP="001C5BDB">
      <w:pPr>
        <w:pStyle w:val="Caption"/>
        <w:jc w:val="center"/>
      </w:pPr>
      <w:bookmarkStart w:id="2" w:name="_Ref528149437"/>
      <w:r>
        <w:t xml:space="preserve">Figure </w:t>
      </w:r>
      <w:fldSimple w:instr=" SEQ Figure \* ARABIC ">
        <w:r>
          <w:rPr>
            <w:noProof/>
          </w:rPr>
          <w:t>2</w:t>
        </w:r>
      </w:fldSimple>
      <w:bookmarkEnd w:id="2"/>
      <w:r>
        <w:t xml:space="preserve">: </w:t>
      </w:r>
      <w:r w:rsidRPr="00A7656E">
        <w:t>RRC connection re-establishment, successful</w:t>
      </w:r>
    </w:p>
    <w:p w14:paraId="5FF0E443" w14:textId="4E858F1D" w:rsidR="00CD4C7B" w:rsidRDefault="00CD4C7B" w:rsidP="00CD4C7B">
      <w:pPr>
        <w:pStyle w:val="Heading1"/>
      </w:pPr>
      <w:r w:rsidRPr="006E13D1">
        <w:t>3</w:t>
      </w:r>
      <w:r w:rsidRPr="006E13D1">
        <w:tab/>
      </w:r>
      <w:r w:rsidR="00023FE1">
        <w:t xml:space="preserve">Factors </w:t>
      </w:r>
      <w:r w:rsidR="001B6DAF">
        <w:t xml:space="preserve">affecting interruption time during </w:t>
      </w:r>
      <w:r w:rsidR="00517C98">
        <w:t>failure</w:t>
      </w:r>
      <w:r w:rsidR="001B6DAF">
        <w:t xml:space="preserve"> recovery</w:t>
      </w:r>
    </w:p>
    <w:p w14:paraId="67BAFF56" w14:textId="2AD2BE48" w:rsidR="001B6DAF" w:rsidRPr="001B6DAF" w:rsidRDefault="0089429B" w:rsidP="00EF31F5">
      <w:pPr>
        <w:jc w:val="both"/>
      </w:pPr>
      <w:r>
        <w:t xml:space="preserve">Minimizing the interruption time during HO or </w:t>
      </w:r>
      <w:r w:rsidR="0087189E">
        <w:t xml:space="preserve">failure </w:t>
      </w:r>
      <w:r>
        <w:t>recovery is importan</w:t>
      </w:r>
      <w:r w:rsidR="001F3D5E">
        <w:t>t</w:t>
      </w:r>
      <w:r>
        <w:t xml:space="preserve"> due to its impact on UE service quality. </w:t>
      </w:r>
      <w:r w:rsidR="00A82082">
        <w:t xml:space="preserve">We </w:t>
      </w:r>
      <w:r w:rsidR="00FD7243">
        <w:t xml:space="preserve">will </w:t>
      </w:r>
      <w:r w:rsidR="00A82082">
        <w:t xml:space="preserve">discuss factors that affect the interruption time during </w:t>
      </w:r>
      <w:r w:rsidR="00DE2EDA">
        <w:t xml:space="preserve">failure </w:t>
      </w:r>
      <w:r w:rsidR="00A82082">
        <w:t>recovery without considering their impact on the network.</w:t>
      </w:r>
    </w:p>
    <w:p w14:paraId="3771C9CA" w14:textId="0F30D6B8" w:rsidR="00CD4C7B" w:rsidRDefault="00CD4C7B" w:rsidP="00EF31F5">
      <w:pPr>
        <w:pStyle w:val="Heading2"/>
        <w:jc w:val="both"/>
      </w:pPr>
      <w:r w:rsidRPr="006E13D1">
        <w:lastRenderedPageBreak/>
        <w:t>3.1</w:t>
      </w:r>
      <w:r w:rsidRPr="006E13D1">
        <w:tab/>
      </w:r>
      <w:r w:rsidR="00A82082">
        <w:t>The type of signalling used for recovery</w:t>
      </w:r>
    </w:p>
    <w:p w14:paraId="5FAA0C09" w14:textId="02FC3777" w:rsidR="00A82082" w:rsidRPr="006E13D1" w:rsidRDefault="00A82082" w:rsidP="00EF31F5">
      <w:pPr>
        <w:jc w:val="both"/>
      </w:pPr>
      <w:r>
        <w:t xml:space="preserve">The signalling type used for </w:t>
      </w:r>
      <w:r w:rsidR="007F6CB6">
        <w:t xml:space="preserve">failure </w:t>
      </w:r>
      <w:r>
        <w:t xml:space="preserve">recovery has </w:t>
      </w:r>
      <w:r w:rsidR="00145E81">
        <w:t xml:space="preserve">a significant </w:t>
      </w:r>
      <w:r>
        <w:t>impact on the interruption time. Using NAS signalling leads to the largest interruption time as this involves Core Network (CN) entities and is accompanied by creating new AS context. Therefore, it is important to use RRC</w:t>
      </w:r>
      <w:r w:rsidR="00FD7243">
        <w:t xml:space="preserve"> </w:t>
      </w:r>
      <w:r w:rsidR="00894776">
        <w:t xml:space="preserve">signalling </w:t>
      </w:r>
      <w:r>
        <w:t xml:space="preserve">to recover </w:t>
      </w:r>
      <w:r w:rsidR="00E82E1E">
        <w:t xml:space="preserve">failure </w:t>
      </w:r>
      <w:r w:rsidR="00E46E90">
        <w:t>whenever possible</w:t>
      </w:r>
      <w:r>
        <w:t>.</w:t>
      </w:r>
    </w:p>
    <w:p w14:paraId="336F49B7" w14:textId="4F2BBE65" w:rsidR="00305587" w:rsidRDefault="00B95523" w:rsidP="00EF31F5">
      <w:pPr>
        <w:pStyle w:val="Heading2"/>
        <w:jc w:val="both"/>
      </w:pPr>
      <w:r>
        <w:t>3.2</w:t>
      </w:r>
      <w:r>
        <w:tab/>
        <w:t>System information availability</w:t>
      </w:r>
    </w:p>
    <w:p w14:paraId="5C33FBC9" w14:textId="1128DE6B" w:rsidR="00B95523" w:rsidRPr="00B95523" w:rsidRDefault="00B95523" w:rsidP="00EF31F5">
      <w:pPr>
        <w:jc w:val="both"/>
      </w:pPr>
      <w:r w:rsidRPr="00B95523">
        <w:t xml:space="preserve">After RLF/HOF and finding a suitable cell for </w:t>
      </w:r>
      <w:r w:rsidR="00E82E1E">
        <w:t xml:space="preserve">failure </w:t>
      </w:r>
      <w:r w:rsidRPr="00B95523">
        <w:t xml:space="preserve">recovery, the UE need to synchronize with the </w:t>
      </w:r>
      <w:r w:rsidR="00894776">
        <w:t>selected</w:t>
      </w:r>
      <w:r w:rsidRPr="00B95523">
        <w:t xml:space="preserve"> cell. For this purpose, it need to obtain the necessary system information and proceed with RACH procedure. System information acquisition and RACH preamble transmission failure might have a considerable impact on </w:t>
      </w:r>
      <w:r w:rsidR="00E82E1E">
        <w:t xml:space="preserve">failure </w:t>
      </w:r>
      <w:r w:rsidRPr="00B95523">
        <w:t>recovery latency.</w:t>
      </w:r>
    </w:p>
    <w:p w14:paraId="5A7E381B" w14:textId="75F29383" w:rsidR="00CD4C7B" w:rsidRDefault="00FD7243" w:rsidP="00EF31F5">
      <w:pPr>
        <w:pStyle w:val="Heading2"/>
        <w:jc w:val="both"/>
      </w:pPr>
      <w:r>
        <w:t>3.</w:t>
      </w:r>
      <w:r w:rsidR="00B95523">
        <w:t>3</w:t>
      </w:r>
      <w:r w:rsidR="00CD4C7B" w:rsidRPr="006E13D1">
        <w:tab/>
      </w:r>
      <w:r w:rsidR="00D40C2E">
        <w:t>D</w:t>
      </w:r>
      <w:r w:rsidR="00F521E9">
        <w:t>eclar</w:t>
      </w:r>
      <w:r w:rsidR="00D40C2E">
        <w:t>ation of</w:t>
      </w:r>
      <w:r w:rsidR="00F521E9">
        <w:t xml:space="preserve"> </w:t>
      </w:r>
      <w:r w:rsidR="00D40C2E">
        <w:t>RLF/</w:t>
      </w:r>
      <w:r w:rsidR="00F521E9">
        <w:t>HO</w:t>
      </w:r>
      <w:r w:rsidR="00D40C2E">
        <w:t>F</w:t>
      </w:r>
    </w:p>
    <w:p w14:paraId="403A8DD2" w14:textId="43E6927A" w:rsidR="002A0FA3" w:rsidRDefault="004D5A8E" w:rsidP="00EF31F5">
      <w:pPr>
        <w:jc w:val="both"/>
      </w:pPr>
      <w:r>
        <w:t xml:space="preserve">The UE does not declare RLF immediately as link quality </w:t>
      </w:r>
      <w:r w:rsidR="004249B8">
        <w:t>may</w:t>
      </w:r>
      <w:r>
        <w:t xml:space="preserve"> improve or to avoid </w:t>
      </w:r>
      <w:r w:rsidR="00776DD5">
        <w:t xml:space="preserve">a </w:t>
      </w:r>
      <w:r>
        <w:t xml:space="preserve">false alarm due to unstable measurement. Due to this, when a bad link is detected, the UE waits for a specific time, </w:t>
      </w:r>
      <w:r w:rsidR="00776DD5">
        <w:t>i</w:t>
      </w:r>
      <w:r w:rsidRPr="31B09B2D">
        <w:t>.</w:t>
      </w:r>
      <w:r w:rsidR="00776DD5">
        <w:t>e</w:t>
      </w:r>
      <w:r>
        <w:t xml:space="preserve">. T310 </w:t>
      </w:r>
      <w:r w:rsidR="004249B8">
        <w:t xml:space="preserve">duration, before declaring an RLF. However, the link may not be recovered. In this case, the UE </w:t>
      </w:r>
      <w:r w:rsidR="008B3CC9">
        <w:t>must</w:t>
      </w:r>
      <w:r w:rsidR="004249B8">
        <w:t xml:space="preserve"> wait for the duration of T310 before it even declares </w:t>
      </w:r>
      <w:r w:rsidR="00E46E90">
        <w:t>RLF</w:t>
      </w:r>
      <w:r w:rsidR="004249B8">
        <w:t xml:space="preserve"> and thus </w:t>
      </w:r>
      <w:r w:rsidR="00E82E1E">
        <w:t xml:space="preserve">before </w:t>
      </w:r>
      <w:r w:rsidR="004249B8">
        <w:t>initiating the</w:t>
      </w:r>
      <w:r w:rsidR="004249B8" w:rsidRPr="31B09B2D">
        <w:t xml:space="preserve"> </w:t>
      </w:r>
      <w:r w:rsidR="004249B8">
        <w:t xml:space="preserve">recovery procedure. Therefore, it may be beneficial to expedite the </w:t>
      </w:r>
      <w:r w:rsidR="005F127F">
        <w:t xml:space="preserve">declaration of </w:t>
      </w:r>
      <w:r w:rsidR="00916508">
        <w:t>RLF</w:t>
      </w:r>
      <w:r w:rsidR="005F127F">
        <w:t xml:space="preserve"> if </w:t>
      </w:r>
      <w:r w:rsidR="00E46E90">
        <w:t xml:space="preserve">it </w:t>
      </w:r>
      <w:r w:rsidR="00D609A0">
        <w:t xml:space="preserve">is </w:t>
      </w:r>
      <w:r w:rsidR="005F127F">
        <w:t xml:space="preserve">done with minimal </w:t>
      </w:r>
      <w:r w:rsidR="0087228D">
        <w:t>false alarm</w:t>
      </w:r>
      <w:r w:rsidR="005F127F">
        <w:t>.</w:t>
      </w:r>
      <w:r w:rsidR="000D1C3C">
        <w:t xml:space="preserve"> </w:t>
      </w:r>
      <w:r w:rsidR="004C7302">
        <w:t xml:space="preserve">However, if the early declaration only happens </w:t>
      </w:r>
      <w:r w:rsidR="00E82E1E">
        <w:t>after</w:t>
      </w:r>
      <w:r w:rsidR="004C7302">
        <w:t xml:space="preserve"> a measurement report has been sent out by the UE and T310 was already running</w:t>
      </w:r>
      <w:r w:rsidR="00EA1FA4">
        <w:t xml:space="preserve">, </w:t>
      </w:r>
      <w:r w:rsidR="00372025">
        <w:t xml:space="preserve">we can assume that it won’t lead to false alarm. </w:t>
      </w:r>
      <w:r w:rsidR="000D1C3C">
        <w:t>For example, T312 is used for this purpose</w:t>
      </w:r>
      <w:r w:rsidR="00FD7243">
        <w:t xml:space="preserve"> and a</w:t>
      </w:r>
      <w:r w:rsidR="000D1C3C">
        <w:t xml:space="preserve">n extension of this approach is discussed in </w:t>
      </w:r>
      <w:r w:rsidR="00EE5772">
        <w:fldChar w:fldCharType="begin"/>
      </w:r>
      <w:r w:rsidR="00EE5772">
        <w:instrText xml:space="preserve"> REF _Ref528151104 \r \h </w:instrText>
      </w:r>
      <w:r w:rsidR="00D37F6C">
        <w:instrText xml:space="preserve"> \* MERGEFORMAT </w:instrText>
      </w:r>
      <w:r w:rsidR="00EE5772">
        <w:fldChar w:fldCharType="separate"/>
      </w:r>
      <w:r w:rsidR="00EE5772">
        <w:t>[4]</w:t>
      </w:r>
      <w:r w:rsidR="00EE5772">
        <w:fldChar w:fldCharType="end"/>
      </w:r>
      <w:r w:rsidR="000D1C3C" w:rsidRPr="31B09B2D">
        <w:t>.</w:t>
      </w:r>
      <w:r w:rsidR="00916508" w:rsidRPr="31B09B2D">
        <w:t xml:space="preserve"> </w:t>
      </w:r>
      <w:r w:rsidR="00E50B8A" w:rsidRPr="31B09B2D">
        <w:t xml:space="preserve"> </w:t>
      </w:r>
    </w:p>
    <w:p w14:paraId="44CA0C38" w14:textId="7CD9A22B" w:rsidR="00305587" w:rsidRDefault="00305587" w:rsidP="00EF31F5">
      <w:pPr>
        <w:pStyle w:val="Heading2"/>
        <w:jc w:val="both"/>
      </w:pPr>
      <w:r>
        <w:t>3.</w:t>
      </w:r>
      <w:r w:rsidR="00B95523">
        <w:t>4</w:t>
      </w:r>
      <w:r>
        <w:tab/>
        <w:t xml:space="preserve">Expedited </w:t>
      </w:r>
      <w:r w:rsidR="00A31E01">
        <w:t xml:space="preserve">conditional </w:t>
      </w:r>
      <w:r>
        <w:t>handover</w:t>
      </w:r>
    </w:p>
    <w:p w14:paraId="7452CEF8" w14:textId="6B03C18B" w:rsidR="00B26CA9" w:rsidRDefault="008A1B05" w:rsidP="00EF31F5">
      <w:pPr>
        <w:jc w:val="both"/>
      </w:pPr>
      <w:r>
        <w:t xml:space="preserve">When the link between UE and source eNB is poor and there is a prepared cell for handover, expediting the handover process might be useful to avoid RLF and recover from a potential handover failure. </w:t>
      </w:r>
      <w:r w:rsidR="007C7250">
        <w:t>In conditional handover</w:t>
      </w:r>
      <w:r>
        <w:t xml:space="preserve">, there is at least one </w:t>
      </w:r>
      <w:r w:rsidR="00EF65E9">
        <w:t xml:space="preserve">cell </w:t>
      </w:r>
      <w:r w:rsidR="007C7250">
        <w:t>prepared for handover.</w:t>
      </w:r>
      <w:r w:rsidR="00EF65E9">
        <w:t xml:space="preserve"> However, there is a risk that the link between the UE and the source cell fails while the UE is waiting for the condition to </w:t>
      </w:r>
      <w:r w:rsidR="007C7250">
        <w:t xml:space="preserve">execute </w:t>
      </w:r>
      <w:r w:rsidR="00EF65E9">
        <w:t>handover is met.</w:t>
      </w:r>
      <w:r>
        <w:t xml:space="preserve"> </w:t>
      </w:r>
      <w:r w:rsidR="00EF65E9">
        <w:t>Therefore, it is beneficial to initiate handover towards a prepared cell as early as when the condition for initiating T310 is met, even if the condition for initiating handover execution is not met yet, to avoid RLF and minimize the service interruption time.</w:t>
      </w:r>
    </w:p>
    <w:p w14:paraId="56341A95" w14:textId="69A09DEB" w:rsidR="006831CA" w:rsidRPr="00B26CA9" w:rsidRDefault="006831CA" w:rsidP="00EF31F5">
      <w:pPr>
        <w:jc w:val="both"/>
      </w:pPr>
      <w:r w:rsidRPr="003B2A2A">
        <w:rPr>
          <w:b/>
          <w:bCs/>
        </w:rPr>
        <w:t xml:space="preserve">Proposal </w:t>
      </w:r>
      <w:r w:rsidR="003E6958" w:rsidRPr="003B2A2A">
        <w:rPr>
          <w:b/>
          <w:bCs/>
        </w:rPr>
        <w:t>2</w:t>
      </w:r>
      <w:r w:rsidRPr="003B2A2A">
        <w:rPr>
          <w:b/>
          <w:bCs/>
        </w:rPr>
        <w:t>:</w:t>
      </w:r>
      <w:r>
        <w:t xml:space="preserve"> UE may initiate handover execution towards a prepared cell as early as when the condition to initiate T310 is met</w:t>
      </w:r>
      <w:r w:rsidR="00163DDD">
        <w:t xml:space="preserve"> even if the </w:t>
      </w:r>
      <w:r w:rsidR="00EC1527">
        <w:t>condition for handover execution</w:t>
      </w:r>
      <w:r w:rsidR="00163DDD">
        <w:t xml:space="preserve"> is not met</w:t>
      </w:r>
      <w:r>
        <w:t>.</w:t>
      </w:r>
    </w:p>
    <w:p w14:paraId="1B69C886" w14:textId="239CDF8F" w:rsidR="00C709B6" w:rsidRDefault="00C709B6" w:rsidP="00EF31F5">
      <w:pPr>
        <w:pStyle w:val="Heading2"/>
        <w:jc w:val="both"/>
      </w:pPr>
      <w:r>
        <w:t>3.</w:t>
      </w:r>
      <w:r w:rsidR="00B95523">
        <w:t>5</w:t>
      </w:r>
      <w:r>
        <w:tab/>
        <w:t>Suitable cell selection for RRC recovery</w:t>
      </w:r>
    </w:p>
    <w:p w14:paraId="173E9D53" w14:textId="30E2358F" w:rsidR="005A7CDD" w:rsidRPr="005A7CDD" w:rsidRDefault="009B337E" w:rsidP="00EF31F5">
      <w:pPr>
        <w:jc w:val="both"/>
      </w:pPr>
      <w:r>
        <w:t>Measurements need to be averaged to filter out the effect of fading</w:t>
      </w:r>
      <w:r w:rsidR="00A2423B">
        <w:t xml:space="preserve"> and measurement errors</w:t>
      </w:r>
      <w:r>
        <w:t xml:space="preserve"> before </w:t>
      </w:r>
      <w:r w:rsidR="00A568AE">
        <w:t>they can be</w:t>
      </w:r>
      <w:r>
        <w:t xml:space="preserve"> </w:t>
      </w:r>
      <w:r w:rsidR="00A568AE">
        <w:t>reliably used for</w:t>
      </w:r>
      <w:r>
        <w:t xml:space="preserve"> </w:t>
      </w:r>
      <w:r w:rsidR="00A568AE">
        <w:t xml:space="preserve">mobility </w:t>
      </w:r>
      <w:r>
        <w:t>decision</w:t>
      </w:r>
      <w:r w:rsidR="00A568AE">
        <w:t>s</w:t>
      </w:r>
      <w:r>
        <w:t>.</w:t>
      </w:r>
      <w:r w:rsidR="00A568AE">
        <w:t xml:space="preserve"> However, if the measurement periodicity is large, e.g. due to large DRX cycles, it takes some time to get a reliable measurement. Thus, the selection of a suitable cell for </w:t>
      </w:r>
      <w:r w:rsidR="00E82E1E">
        <w:t xml:space="preserve">failure </w:t>
      </w:r>
      <w:r w:rsidR="00A568AE">
        <w:t>recovery might delay the recovery if reliable measurement cannot be obtained on time.</w:t>
      </w:r>
    </w:p>
    <w:p w14:paraId="7B73618E" w14:textId="318D205F" w:rsidR="00CD4C7B" w:rsidRDefault="00036A85" w:rsidP="00EF31F5">
      <w:pPr>
        <w:pStyle w:val="Heading2"/>
        <w:jc w:val="both"/>
      </w:pPr>
      <w:r>
        <w:t>3</w:t>
      </w:r>
      <w:r w:rsidR="00FD7243">
        <w:t>.</w:t>
      </w:r>
      <w:r w:rsidR="00B95523">
        <w:t>6</w:t>
      </w:r>
      <w:r>
        <w:tab/>
        <w:t>UE AS context</w:t>
      </w:r>
      <w:r w:rsidR="00D40C2E">
        <w:t xml:space="preserve"> availability</w:t>
      </w:r>
    </w:p>
    <w:p w14:paraId="42D87D57" w14:textId="6098AC1C" w:rsidR="006728CE" w:rsidRDefault="006728CE" w:rsidP="00EF31F5">
      <w:pPr>
        <w:jc w:val="both"/>
      </w:pPr>
      <w:r>
        <w:t xml:space="preserve">When the UE initiates </w:t>
      </w:r>
      <w:r w:rsidR="00CD7707">
        <w:t xml:space="preserve">failure </w:t>
      </w:r>
      <w:r>
        <w:t xml:space="preserve">recovery, the </w:t>
      </w:r>
      <w:r w:rsidR="00703EDA">
        <w:t xml:space="preserve">selected </w:t>
      </w:r>
      <w:proofErr w:type="spellStart"/>
      <w:r w:rsidR="00DB42E7">
        <w:t>eNB</w:t>
      </w:r>
      <w:proofErr w:type="spellEnd"/>
      <w:r>
        <w:t xml:space="preserve"> </w:t>
      </w:r>
      <w:r w:rsidR="00703EDA">
        <w:t xml:space="preserve">for recovery </w:t>
      </w:r>
      <w:r>
        <w:t>need</w:t>
      </w:r>
      <w:r w:rsidR="007A773E">
        <w:t>s</w:t>
      </w:r>
      <w:r>
        <w:t xml:space="preserve"> to have UE</w:t>
      </w:r>
      <w:r w:rsidR="007A773E">
        <w:t>’s</w:t>
      </w:r>
      <w:r>
        <w:t xml:space="preserve"> AS context for the recovery to succeed. If the context has been proactively provided to the new </w:t>
      </w:r>
      <w:r w:rsidR="00DB42E7">
        <w:t>eNB</w:t>
      </w:r>
      <w:r>
        <w:t xml:space="preserve">, for example, as part of HO preparation, the recovery procedure can be completed solely using signalling exchange between the UE and the new </w:t>
      </w:r>
      <w:r w:rsidR="00DB42E7">
        <w:t>eNB</w:t>
      </w:r>
      <w:r>
        <w:t xml:space="preserve">. However, if the new </w:t>
      </w:r>
      <w:r w:rsidR="00DB42E7">
        <w:t>eNB</w:t>
      </w:r>
      <w:r>
        <w:t xml:space="preserve"> does not have UE context, it needs to fetch UE conte</w:t>
      </w:r>
      <w:r w:rsidR="00757B1C">
        <w:t xml:space="preserve">xt from the source cell </w:t>
      </w:r>
      <w:r w:rsidR="008641C2">
        <w:t>for the recovery to be successful. This</w:t>
      </w:r>
      <w:r w:rsidR="00757B1C">
        <w:t xml:space="preserve"> incurs additional interruption</w:t>
      </w:r>
      <w:r w:rsidR="00D32476">
        <w:t xml:space="preserve"> </w:t>
      </w:r>
      <w:r w:rsidR="00757B1C">
        <w:t xml:space="preserve">if the new </w:t>
      </w:r>
      <w:r w:rsidR="00DB42E7">
        <w:t>eNB</w:t>
      </w:r>
      <w:r w:rsidR="00757B1C">
        <w:t xml:space="preserve"> </w:t>
      </w:r>
      <w:r w:rsidR="00073C25">
        <w:t>and</w:t>
      </w:r>
      <w:r w:rsidR="00757B1C">
        <w:t xml:space="preserve"> the source </w:t>
      </w:r>
      <w:r w:rsidR="00DB42E7">
        <w:t>eNB</w:t>
      </w:r>
      <w:r w:rsidR="00073C25">
        <w:t xml:space="preserve"> are connected with non-ideal interface</w:t>
      </w:r>
      <w:r w:rsidR="00757B1C">
        <w:t xml:space="preserve">. </w:t>
      </w:r>
    </w:p>
    <w:p w14:paraId="796D8815" w14:textId="6F9843E7" w:rsidR="00D40C2E" w:rsidRDefault="00D40C2E" w:rsidP="00EF31F5">
      <w:pPr>
        <w:pStyle w:val="Heading2"/>
        <w:jc w:val="both"/>
      </w:pPr>
      <w:r>
        <w:t>3.</w:t>
      </w:r>
      <w:r w:rsidR="00B95523">
        <w:t>7</w:t>
      </w:r>
      <w:r>
        <w:tab/>
        <w:t>SRB/DRB configuration</w:t>
      </w:r>
    </w:p>
    <w:p w14:paraId="5165004B" w14:textId="2A16C628" w:rsidR="00DB0427" w:rsidRDefault="00407C8F" w:rsidP="00EF31F5">
      <w:pPr>
        <w:jc w:val="both"/>
      </w:pPr>
      <w:r>
        <w:t xml:space="preserve">After the UE is synchronised with the </w:t>
      </w:r>
      <w:proofErr w:type="spellStart"/>
      <w:r w:rsidR="00DB42E7">
        <w:t>eNB</w:t>
      </w:r>
      <w:proofErr w:type="spellEnd"/>
      <w:r>
        <w:t xml:space="preserve"> for </w:t>
      </w:r>
      <w:r w:rsidR="00E818D8">
        <w:t xml:space="preserve">failure </w:t>
      </w:r>
      <w:r>
        <w:t xml:space="preserve">recovery, data transmission can be started only after DRBs are established between the UE and the new </w:t>
      </w:r>
      <w:r w:rsidR="00DB42E7">
        <w:t>eNB</w:t>
      </w:r>
      <w:r>
        <w:t xml:space="preserve">. However, SRB 2 and DRBs are configured using SRB 1. As such, the time it takes to establish SRB 1 has an impact </w:t>
      </w:r>
      <w:r w:rsidR="00C418B7">
        <w:t xml:space="preserve">on </w:t>
      </w:r>
      <w:r>
        <w:t>the recovery process. This problem is discussed in</w:t>
      </w:r>
      <w:r w:rsidR="00EE5772">
        <w:t xml:space="preserve"> </w:t>
      </w:r>
      <w:r w:rsidR="00EE5772">
        <w:fldChar w:fldCharType="begin"/>
      </w:r>
      <w:r w:rsidR="00EE5772">
        <w:instrText xml:space="preserve"> REF _Ref528151085 \r \h </w:instrText>
      </w:r>
      <w:r w:rsidR="00D37F6C">
        <w:instrText xml:space="preserve"> \* MERGEFORMAT </w:instrText>
      </w:r>
      <w:r w:rsidR="00EE5772">
        <w:fldChar w:fldCharType="separate"/>
      </w:r>
      <w:r w:rsidR="00EE5772">
        <w:t>[3]</w:t>
      </w:r>
      <w:r w:rsidR="00EE5772">
        <w:fldChar w:fldCharType="end"/>
      </w:r>
      <w:r w:rsidR="00EE5772">
        <w:fldChar w:fldCharType="begin"/>
      </w:r>
      <w:r w:rsidR="00EE5772">
        <w:instrText xml:space="preserve"> REF _Ref528151128 \r \h </w:instrText>
      </w:r>
      <w:r w:rsidR="00D37F6C">
        <w:instrText xml:space="preserve"> \* MERGEFORMAT </w:instrText>
      </w:r>
      <w:r w:rsidR="00EE5772">
        <w:fldChar w:fldCharType="separate"/>
      </w:r>
      <w:r w:rsidR="00EE5772">
        <w:t>[5]</w:t>
      </w:r>
      <w:r w:rsidR="00EE5772">
        <w:fldChar w:fldCharType="end"/>
      </w:r>
      <w:r>
        <w:t xml:space="preserve"> </w:t>
      </w:r>
      <w:r w:rsidR="00844AF2">
        <w:t>with</w:t>
      </w:r>
      <w:r>
        <w:t xml:space="preserve"> possible optimization</w:t>
      </w:r>
      <w:r w:rsidR="00844AF2">
        <w:t>s</w:t>
      </w:r>
      <w:r>
        <w:t xml:space="preserve"> to reduce its impact on </w:t>
      </w:r>
      <w:r w:rsidR="00E82E1E">
        <w:t xml:space="preserve">failure </w:t>
      </w:r>
      <w:r>
        <w:t>recovery latency.</w:t>
      </w:r>
    </w:p>
    <w:p w14:paraId="704EC889" w14:textId="004872DF" w:rsidR="00545BD9" w:rsidRPr="00DB0427" w:rsidRDefault="00545BD9" w:rsidP="00EF31F5">
      <w:pPr>
        <w:pStyle w:val="B1"/>
        <w:ind w:left="0" w:firstLine="0"/>
        <w:jc w:val="both"/>
      </w:pPr>
      <w:r w:rsidRPr="003B2A2A">
        <w:rPr>
          <w:b/>
          <w:bCs/>
        </w:rPr>
        <w:t xml:space="preserve">Proposal </w:t>
      </w:r>
      <w:r w:rsidR="31B09B2D" w:rsidRPr="003B2A2A">
        <w:rPr>
          <w:b/>
          <w:bCs/>
        </w:rPr>
        <w:t>3</w:t>
      </w:r>
      <w:r w:rsidRPr="003B2A2A">
        <w:rPr>
          <w:b/>
          <w:bCs/>
        </w:rPr>
        <w:t>:</w:t>
      </w:r>
      <w:r>
        <w:t xml:space="preserve"> </w:t>
      </w:r>
      <w:r w:rsidR="00E82E1E">
        <w:t xml:space="preserve">Consider the factors for failure recovery optimization in LTE, at least those mentioned in </w:t>
      </w:r>
      <w:r w:rsidR="00E82E1E">
        <w:fldChar w:fldCharType="begin"/>
      </w:r>
      <w:r w:rsidR="00E82E1E">
        <w:instrText xml:space="preserve"> REF _Ref528151085 \r \h </w:instrText>
      </w:r>
      <w:r w:rsidR="00E82E1E">
        <w:fldChar w:fldCharType="separate"/>
      </w:r>
      <w:r w:rsidR="00E82E1E">
        <w:t>[3]</w:t>
      </w:r>
      <w:r w:rsidR="00E82E1E">
        <w:fldChar w:fldCharType="end"/>
      </w:r>
      <w:r w:rsidR="00E82E1E">
        <w:t xml:space="preserve"> and </w:t>
      </w:r>
      <w:r w:rsidR="00E82E1E">
        <w:fldChar w:fldCharType="begin"/>
      </w:r>
      <w:r w:rsidR="00E82E1E">
        <w:instrText xml:space="preserve"> REF _Ref528151128 \r \h </w:instrText>
      </w:r>
      <w:r w:rsidR="00E82E1E">
        <w:fldChar w:fldCharType="separate"/>
      </w:r>
      <w:r w:rsidR="00E82E1E">
        <w:t>[5]</w:t>
      </w:r>
      <w:r w:rsidR="00E82E1E">
        <w:fldChar w:fldCharType="end"/>
      </w:r>
    </w:p>
    <w:p w14:paraId="43A12B72" w14:textId="5BBB0DC3" w:rsidR="00CD4C7B" w:rsidRPr="006E13D1" w:rsidRDefault="00CD4C7B" w:rsidP="00CD4C7B">
      <w:pPr>
        <w:pStyle w:val="Heading1"/>
      </w:pPr>
      <w:r w:rsidRPr="006E13D1">
        <w:lastRenderedPageBreak/>
        <w:t>4</w:t>
      </w:r>
      <w:r w:rsidRPr="006E13D1">
        <w:tab/>
      </w:r>
      <w:r w:rsidR="00EC404A">
        <w:t>Conclusion</w:t>
      </w:r>
    </w:p>
    <w:p w14:paraId="190C81D1" w14:textId="14D906AD" w:rsidR="00CD4C7B" w:rsidRDefault="00934EB9" w:rsidP="00EF31F5">
      <w:pPr>
        <w:jc w:val="both"/>
      </w:pPr>
      <w:r>
        <w:t>The contribution</w:t>
      </w:r>
      <w:r w:rsidR="004C5AA0">
        <w:t xml:space="preserve"> di</w:t>
      </w:r>
      <w:r w:rsidR="00D31234">
        <w:t xml:space="preserve">scussed </w:t>
      </w:r>
      <w:r w:rsidR="00E82E1E">
        <w:t xml:space="preserve">failure </w:t>
      </w:r>
      <w:r w:rsidR="00D31234">
        <w:t xml:space="preserve">recovery for </w:t>
      </w:r>
      <w:r w:rsidR="00DB42E7">
        <w:t>LTE</w:t>
      </w:r>
      <w:r w:rsidR="00D31234">
        <w:t xml:space="preserve">. Several factors that might impact the recovery process are discussed, and the following </w:t>
      </w:r>
      <w:r w:rsidR="00DC04F9">
        <w:t xml:space="preserve">observations and </w:t>
      </w:r>
      <w:r w:rsidR="00D31234">
        <w:t>proposal are made.</w:t>
      </w:r>
    </w:p>
    <w:p w14:paraId="3C333530" w14:textId="7C03B861" w:rsidR="008E41D4" w:rsidRDefault="001F3D5E" w:rsidP="00EF31F5">
      <w:pPr>
        <w:jc w:val="both"/>
      </w:pPr>
      <w:r w:rsidRPr="003B2A2A">
        <w:rPr>
          <w:b/>
          <w:bCs/>
        </w:rPr>
        <w:t>Observation</w:t>
      </w:r>
      <w:r w:rsidR="008E41D4" w:rsidRPr="003B2A2A">
        <w:rPr>
          <w:b/>
          <w:bCs/>
        </w:rPr>
        <w:t xml:space="preserve"> 1:</w:t>
      </w:r>
      <w:r w:rsidR="008E41D4">
        <w:t xml:space="preserve"> It is beneficial to adopt </w:t>
      </w:r>
      <w:r>
        <w:t xml:space="preserve">NR </w:t>
      </w:r>
      <w:r w:rsidR="008E41D4">
        <w:t>recovery enhancements in LTE.</w:t>
      </w:r>
    </w:p>
    <w:p w14:paraId="0F93C1B2" w14:textId="1782FC10" w:rsidR="00D26182" w:rsidRDefault="008E41D4" w:rsidP="00EF31F5">
      <w:pPr>
        <w:pStyle w:val="B1"/>
        <w:ind w:left="0" w:firstLine="0"/>
        <w:jc w:val="both"/>
      </w:pPr>
      <w:r w:rsidRPr="003B2A2A">
        <w:rPr>
          <w:b/>
          <w:bCs/>
        </w:rPr>
        <w:t xml:space="preserve">Proposal </w:t>
      </w:r>
      <w:r w:rsidR="001F3D5E" w:rsidRPr="003B2A2A">
        <w:rPr>
          <w:b/>
          <w:bCs/>
        </w:rPr>
        <w:t>1</w:t>
      </w:r>
      <w:r w:rsidRPr="003B2A2A">
        <w:rPr>
          <w:b/>
          <w:bCs/>
        </w:rPr>
        <w:t>:</w:t>
      </w:r>
      <w:r>
        <w:t xml:space="preserve"> </w:t>
      </w:r>
      <w:r w:rsidR="00E82E1E" w:rsidRPr="00E82E1E">
        <w:t xml:space="preserve"> </w:t>
      </w:r>
      <w:r w:rsidR="00E82E1E">
        <w:t>Failure recovery using NAS signalling should be avoided when it is possible to recover from the failure using RRC signalling</w:t>
      </w:r>
      <w:r>
        <w:t>.</w:t>
      </w:r>
    </w:p>
    <w:p w14:paraId="6F46B0AF" w14:textId="7F5BFFA3" w:rsidR="00354FBE" w:rsidRPr="00B26CA9" w:rsidRDefault="00354FBE" w:rsidP="00EF31F5">
      <w:pPr>
        <w:jc w:val="both"/>
      </w:pPr>
      <w:r w:rsidRPr="003B2A2A">
        <w:rPr>
          <w:b/>
          <w:bCs/>
        </w:rPr>
        <w:t xml:space="preserve">Proposal </w:t>
      </w:r>
      <w:r w:rsidR="003E6958" w:rsidRPr="003B2A2A">
        <w:rPr>
          <w:b/>
          <w:bCs/>
        </w:rPr>
        <w:t>2</w:t>
      </w:r>
      <w:r w:rsidRPr="003B2A2A">
        <w:rPr>
          <w:b/>
          <w:bCs/>
        </w:rPr>
        <w:t>:</w:t>
      </w:r>
      <w:r>
        <w:t xml:space="preserve"> UE may initiate handover execution towards a prepared cell as early as when the condition to initiate T310 is met even if the </w:t>
      </w:r>
      <w:r w:rsidR="00EC1527">
        <w:t>condition for handover execution</w:t>
      </w:r>
      <w:r>
        <w:t xml:space="preserve"> is not met.</w:t>
      </w:r>
    </w:p>
    <w:p w14:paraId="129B8727" w14:textId="1F2ADD2B" w:rsidR="00CE6889" w:rsidRPr="00DB0427" w:rsidRDefault="00CE6889" w:rsidP="61494721">
      <w:pPr>
        <w:pStyle w:val="B1"/>
        <w:ind w:left="0" w:firstLine="0"/>
        <w:jc w:val="both"/>
      </w:pPr>
      <w:r w:rsidRPr="003B2A2A">
        <w:rPr>
          <w:b/>
          <w:bCs/>
        </w:rPr>
        <w:t xml:space="preserve">Proposal </w:t>
      </w:r>
      <w:r w:rsidR="61494721" w:rsidRPr="003B2A2A">
        <w:rPr>
          <w:b/>
          <w:bCs/>
        </w:rPr>
        <w:t>3</w:t>
      </w:r>
      <w:r w:rsidRPr="003B2A2A">
        <w:rPr>
          <w:b/>
          <w:bCs/>
        </w:rPr>
        <w:t>:</w:t>
      </w:r>
      <w:r>
        <w:t xml:space="preserve"> Consider the factors for </w:t>
      </w:r>
      <w:r w:rsidR="00E82E1E">
        <w:t xml:space="preserve">failure </w:t>
      </w:r>
      <w:r>
        <w:t xml:space="preserve">recovery optimization in LTE, at least those mentioned in </w:t>
      </w:r>
      <w:r>
        <w:fldChar w:fldCharType="begin"/>
      </w:r>
      <w:r>
        <w:instrText xml:space="preserve"> REF _Ref528151085 \r \h </w:instrText>
      </w:r>
      <w:r>
        <w:fldChar w:fldCharType="separate"/>
      </w:r>
      <w:r>
        <w:t>[3]</w:t>
      </w:r>
      <w:r>
        <w:fldChar w:fldCharType="end"/>
      </w:r>
      <w:r>
        <w:t xml:space="preserve"> and </w:t>
      </w:r>
      <w:r>
        <w:fldChar w:fldCharType="begin"/>
      </w:r>
      <w:r>
        <w:instrText xml:space="preserve"> REF _Ref528151128 \r \h </w:instrText>
      </w:r>
      <w:r>
        <w:fldChar w:fldCharType="separate"/>
      </w:r>
      <w:r>
        <w:t>[5]</w:t>
      </w:r>
      <w:r>
        <w:fldChar w:fldCharType="end"/>
      </w:r>
      <w:r>
        <w:t>.</w:t>
      </w:r>
    </w:p>
    <w:p w14:paraId="0FDCFAC2" w14:textId="77777777" w:rsidR="00CD4C7B" w:rsidRPr="006E13D1" w:rsidRDefault="00CD4C7B" w:rsidP="00CD4C7B">
      <w:pPr>
        <w:pStyle w:val="Heading1"/>
      </w:pPr>
      <w:r w:rsidRPr="006E13D1">
        <w:t>References</w:t>
      </w:r>
    </w:p>
    <w:p w14:paraId="76BA2103" w14:textId="1F616A01" w:rsidR="000F4184" w:rsidRDefault="000F4184" w:rsidP="00EF31F5">
      <w:pPr>
        <w:numPr>
          <w:ilvl w:val="0"/>
          <w:numId w:val="4"/>
        </w:numPr>
        <w:overflowPunct w:val="0"/>
        <w:autoSpaceDE w:val="0"/>
        <w:autoSpaceDN w:val="0"/>
        <w:adjustRightInd w:val="0"/>
        <w:jc w:val="both"/>
        <w:textAlignment w:val="baseline"/>
      </w:pPr>
      <w:bookmarkStart w:id="3" w:name="_Ref528151056"/>
      <w:bookmarkStart w:id="4" w:name="_Ref75086397"/>
      <w:r w:rsidRPr="000F4184">
        <w:t>RP-181544</w:t>
      </w:r>
      <w:r>
        <w:t xml:space="preserve">, </w:t>
      </w:r>
      <w:r w:rsidRPr="000F4184">
        <w:rPr>
          <w:i/>
        </w:rPr>
        <w:t>Revised WID: Even further mobility enhancement in E-UTRAN</w:t>
      </w:r>
      <w:r>
        <w:t xml:space="preserve">, </w:t>
      </w:r>
      <w:r w:rsidRPr="000F4184">
        <w:t>3GPP TSG-RAN Meeting #81,</w:t>
      </w:r>
      <w:r>
        <w:t xml:space="preserve"> </w:t>
      </w:r>
      <w:r w:rsidRPr="000F4184">
        <w:t>Gold Coast, Australia, September 10-13, 2018</w:t>
      </w:r>
      <w:bookmarkEnd w:id="3"/>
    </w:p>
    <w:p w14:paraId="70B8E2D1" w14:textId="0FEF13F7" w:rsidR="000F4184" w:rsidRDefault="000F4184" w:rsidP="00EF31F5">
      <w:pPr>
        <w:numPr>
          <w:ilvl w:val="0"/>
          <w:numId w:val="4"/>
        </w:numPr>
        <w:overflowPunct w:val="0"/>
        <w:autoSpaceDE w:val="0"/>
        <w:autoSpaceDN w:val="0"/>
        <w:adjustRightInd w:val="0"/>
        <w:jc w:val="both"/>
        <w:textAlignment w:val="baseline"/>
      </w:pPr>
      <w:bookmarkStart w:id="5" w:name="_Ref528151071"/>
      <w:r>
        <w:t xml:space="preserve">3GPP </w:t>
      </w:r>
      <w:r w:rsidRPr="000F4184">
        <w:t>TS</w:t>
      </w:r>
      <w:r>
        <w:t xml:space="preserve"> </w:t>
      </w:r>
      <w:r w:rsidRPr="000F4184">
        <w:t>38.331</w:t>
      </w:r>
      <w:r>
        <w:t xml:space="preserve">, </w:t>
      </w:r>
      <w:r w:rsidRPr="000F4184">
        <w:rPr>
          <w:i/>
        </w:rPr>
        <w:t>NR; Radio Resource Control (RRC); Protocol specification</w:t>
      </w:r>
      <w:r w:rsidR="00A1115F">
        <w:rPr>
          <w:i/>
        </w:rPr>
        <w:t xml:space="preserve">, </w:t>
      </w:r>
      <w:r w:rsidR="00A1115F" w:rsidRPr="00A1115F">
        <w:t>September 2018</w:t>
      </w:r>
      <w:bookmarkEnd w:id="5"/>
    </w:p>
    <w:p w14:paraId="34871021" w14:textId="34AF834B" w:rsidR="00A1115F" w:rsidRDefault="00A1115F" w:rsidP="00EF31F5">
      <w:pPr>
        <w:numPr>
          <w:ilvl w:val="0"/>
          <w:numId w:val="4"/>
        </w:numPr>
        <w:overflowPunct w:val="0"/>
        <w:autoSpaceDE w:val="0"/>
        <w:autoSpaceDN w:val="0"/>
        <w:adjustRightInd w:val="0"/>
        <w:jc w:val="both"/>
        <w:textAlignment w:val="baseline"/>
      </w:pPr>
      <w:bookmarkStart w:id="6" w:name="_Ref528151085"/>
      <w:r w:rsidRPr="00A1115F">
        <w:t>R2-1814322</w:t>
      </w:r>
      <w:r>
        <w:t xml:space="preserve">, </w:t>
      </w:r>
      <w:r w:rsidRPr="00A1115F">
        <w:rPr>
          <w:i/>
        </w:rPr>
        <w:t>Enhancements to re-establishment procedure in LTE</w:t>
      </w:r>
      <w:r>
        <w:t xml:space="preserve">, </w:t>
      </w:r>
      <w:r w:rsidRPr="00A1115F">
        <w:t>3GPP TSG-RAN WG2#103bis</w:t>
      </w:r>
      <w:r>
        <w:t xml:space="preserve">, </w:t>
      </w:r>
      <w:r w:rsidRPr="00A1115F">
        <w:t>Chengdu, China, 8th – 12th October 2018</w:t>
      </w:r>
      <w:bookmarkEnd w:id="6"/>
    </w:p>
    <w:p w14:paraId="09E1163C" w14:textId="77C7514E" w:rsidR="00A1115F" w:rsidRDefault="00A1115F" w:rsidP="00EF31F5">
      <w:pPr>
        <w:numPr>
          <w:ilvl w:val="0"/>
          <w:numId w:val="4"/>
        </w:numPr>
        <w:overflowPunct w:val="0"/>
        <w:autoSpaceDE w:val="0"/>
        <w:autoSpaceDN w:val="0"/>
        <w:adjustRightInd w:val="0"/>
        <w:jc w:val="both"/>
        <w:textAlignment w:val="baseline"/>
      </w:pPr>
      <w:bookmarkStart w:id="7" w:name="_Ref528151104"/>
      <w:r w:rsidRPr="00A1115F">
        <w:t>R2-1814323</w:t>
      </w:r>
      <w:r>
        <w:t xml:space="preserve">, </w:t>
      </w:r>
      <w:r w:rsidRPr="00A1115F">
        <w:rPr>
          <w:i/>
        </w:rPr>
        <w:t>Enhancing the handling of timer T312</w:t>
      </w:r>
      <w:r>
        <w:t xml:space="preserve">, </w:t>
      </w:r>
      <w:r w:rsidRPr="00A1115F">
        <w:t>3GPP TSG-RAN WG2#103bis</w:t>
      </w:r>
      <w:r>
        <w:t xml:space="preserve">, </w:t>
      </w:r>
      <w:r w:rsidRPr="00A1115F">
        <w:t>Chengdu, China, 8th – 12th October 2018</w:t>
      </w:r>
      <w:bookmarkEnd w:id="7"/>
    </w:p>
    <w:p w14:paraId="35F222F4" w14:textId="21D80BBC" w:rsidR="00080512" w:rsidRPr="00CD4C7B" w:rsidRDefault="00A1115F" w:rsidP="00EF31F5">
      <w:pPr>
        <w:numPr>
          <w:ilvl w:val="0"/>
          <w:numId w:val="4"/>
        </w:numPr>
        <w:overflowPunct w:val="0"/>
        <w:autoSpaceDE w:val="0"/>
        <w:autoSpaceDN w:val="0"/>
        <w:adjustRightInd w:val="0"/>
        <w:jc w:val="both"/>
        <w:textAlignment w:val="baseline"/>
      </w:pPr>
      <w:bookmarkStart w:id="8" w:name="_Ref528151128"/>
      <w:r w:rsidRPr="00A1115F">
        <w:t>R2-1805012</w:t>
      </w:r>
      <w:r>
        <w:t xml:space="preserve">, </w:t>
      </w:r>
      <w:bookmarkEnd w:id="4"/>
      <w:r w:rsidRPr="00834329">
        <w:rPr>
          <w:i/>
        </w:rPr>
        <w:t>Reestablishment procedure for NR</w:t>
      </w:r>
      <w:r>
        <w:t xml:space="preserve">, </w:t>
      </w:r>
      <w:r w:rsidR="00AC3917" w:rsidRPr="00AC3917">
        <w:t>3GPP TSG RAN WG2 Meeting #101bis</w:t>
      </w:r>
      <w:r w:rsidR="00AC3917">
        <w:t xml:space="preserve">, </w:t>
      </w:r>
      <w:r w:rsidR="00AC3917" w:rsidRPr="00AC3917">
        <w:t>Sanya, China, 16th - 20th April 2018</w:t>
      </w:r>
      <w:bookmarkEnd w:id="8"/>
    </w:p>
    <w:sectPr w:rsidR="00080512" w:rsidRPr="00CD4C7B" w:rsidSect="003B2A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3B2FC" w14:textId="77777777" w:rsidR="00763C95" w:rsidRDefault="00763C95">
      <w:r>
        <w:separator/>
      </w:r>
    </w:p>
  </w:endnote>
  <w:endnote w:type="continuationSeparator" w:id="0">
    <w:p w14:paraId="270D6E63" w14:textId="77777777" w:rsidR="00763C95" w:rsidRDefault="00763C95">
      <w:r>
        <w:continuationSeparator/>
      </w:r>
    </w:p>
  </w:endnote>
  <w:endnote w:type="continuationNotice" w:id="1">
    <w:p w14:paraId="33C23ADB" w14:textId="77777777" w:rsidR="00763C95" w:rsidRDefault="00763C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0B15D2" w:rsidRDefault="000B15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0B15D2" w:rsidRDefault="000B15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0B15D2" w:rsidRDefault="000B1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5B8F5" w14:textId="77777777" w:rsidR="00763C95" w:rsidRDefault="00763C95">
      <w:r>
        <w:separator/>
      </w:r>
    </w:p>
  </w:footnote>
  <w:footnote w:type="continuationSeparator" w:id="0">
    <w:p w14:paraId="3FBB7DE3" w14:textId="77777777" w:rsidR="00763C95" w:rsidRDefault="00763C95">
      <w:r>
        <w:continuationSeparator/>
      </w:r>
    </w:p>
  </w:footnote>
  <w:footnote w:type="continuationNotice" w:id="1">
    <w:p w14:paraId="299CA0FB" w14:textId="77777777" w:rsidR="00763C95" w:rsidRDefault="00763C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0B15D2" w:rsidRDefault="000B15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0B15D2" w:rsidRDefault="000B1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0B15D2" w:rsidRDefault="000B15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3FE1"/>
    <w:rsid w:val="00033397"/>
    <w:rsid w:val="00036A85"/>
    <w:rsid w:val="00040095"/>
    <w:rsid w:val="00042337"/>
    <w:rsid w:val="00065106"/>
    <w:rsid w:val="000658D1"/>
    <w:rsid w:val="00066E93"/>
    <w:rsid w:val="000721ED"/>
    <w:rsid w:val="00073C25"/>
    <w:rsid w:val="00080512"/>
    <w:rsid w:val="00087D20"/>
    <w:rsid w:val="00090468"/>
    <w:rsid w:val="0009078A"/>
    <w:rsid w:val="0009151D"/>
    <w:rsid w:val="00095799"/>
    <w:rsid w:val="000A5DC9"/>
    <w:rsid w:val="000B15D2"/>
    <w:rsid w:val="000B7BCF"/>
    <w:rsid w:val="000C1610"/>
    <w:rsid w:val="000C4661"/>
    <w:rsid w:val="000C522B"/>
    <w:rsid w:val="000D1C3C"/>
    <w:rsid w:val="000D58AB"/>
    <w:rsid w:val="000F16F5"/>
    <w:rsid w:val="000F29D0"/>
    <w:rsid w:val="000F4184"/>
    <w:rsid w:val="000F5175"/>
    <w:rsid w:val="001029D4"/>
    <w:rsid w:val="001059B9"/>
    <w:rsid w:val="00106D9B"/>
    <w:rsid w:val="00106E25"/>
    <w:rsid w:val="001070D6"/>
    <w:rsid w:val="00112F1A"/>
    <w:rsid w:val="00125389"/>
    <w:rsid w:val="0012595C"/>
    <w:rsid w:val="0012661A"/>
    <w:rsid w:val="001315D2"/>
    <w:rsid w:val="00131D33"/>
    <w:rsid w:val="00133FC0"/>
    <w:rsid w:val="001434E6"/>
    <w:rsid w:val="00145075"/>
    <w:rsid w:val="00145E81"/>
    <w:rsid w:val="001610D0"/>
    <w:rsid w:val="00162BE6"/>
    <w:rsid w:val="00162F06"/>
    <w:rsid w:val="00163DDD"/>
    <w:rsid w:val="001741A0"/>
    <w:rsid w:val="00175FA0"/>
    <w:rsid w:val="00194CD0"/>
    <w:rsid w:val="00197620"/>
    <w:rsid w:val="001A3BC4"/>
    <w:rsid w:val="001B49C9"/>
    <w:rsid w:val="001B6DAF"/>
    <w:rsid w:val="001C467F"/>
    <w:rsid w:val="001C4F79"/>
    <w:rsid w:val="001C5BDB"/>
    <w:rsid w:val="001C6DD7"/>
    <w:rsid w:val="001F168B"/>
    <w:rsid w:val="001F3D5E"/>
    <w:rsid w:val="001F671B"/>
    <w:rsid w:val="001F7831"/>
    <w:rsid w:val="00202876"/>
    <w:rsid w:val="00204045"/>
    <w:rsid w:val="00206727"/>
    <w:rsid w:val="0020712B"/>
    <w:rsid w:val="00212FB0"/>
    <w:rsid w:val="00214BD3"/>
    <w:rsid w:val="0021664E"/>
    <w:rsid w:val="002218C5"/>
    <w:rsid w:val="00221FE3"/>
    <w:rsid w:val="0022606D"/>
    <w:rsid w:val="00231728"/>
    <w:rsid w:val="00246343"/>
    <w:rsid w:val="00250BD0"/>
    <w:rsid w:val="00250D15"/>
    <w:rsid w:val="002610D8"/>
    <w:rsid w:val="00261D26"/>
    <w:rsid w:val="00263E5C"/>
    <w:rsid w:val="002705D0"/>
    <w:rsid w:val="002747EC"/>
    <w:rsid w:val="002855BF"/>
    <w:rsid w:val="0029324C"/>
    <w:rsid w:val="002968AA"/>
    <w:rsid w:val="002A0FA3"/>
    <w:rsid w:val="002B7944"/>
    <w:rsid w:val="002D19E1"/>
    <w:rsid w:val="002D1D52"/>
    <w:rsid w:val="002D215B"/>
    <w:rsid w:val="002F0D22"/>
    <w:rsid w:val="002F0F1F"/>
    <w:rsid w:val="0030263B"/>
    <w:rsid w:val="00305587"/>
    <w:rsid w:val="00316EF8"/>
    <w:rsid w:val="003172DC"/>
    <w:rsid w:val="00317A9A"/>
    <w:rsid w:val="00323BAA"/>
    <w:rsid w:val="00325AE3"/>
    <w:rsid w:val="00326069"/>
    <w:rsid w:val="00330A0B"/>
    <w:rsid w:val="0033484D"/>
    <w:rsid w:val="0035462D"/>
    <w:rsid w:val="00354FBE"/>
    <w:rsid w:val="00364B41"/>
    <w:rsid w:val="00372025"/>
    <w:rsid w:val="0038512A"/>
    <w:rsid w:val="00392DE8"/>
    <w:rsid w:val="003A3C2C"/>
    <w:rsid w:val="003A41EF"/>
    <w:rsid w:val="003B240B"/>
    <w:rsid w:val="003B2A2A"/>
    <w:rsid w:val="003B40AD"/>
    <w:rsid w:val="003B418A"/>
    <w:rsid w:val="003C1502"/>
    <w:rsid w:val="003C4E37"/>
    <w:rsid w:val="003E1261"/>
    <w:rsid w:val="003E16BE"/>
    <w:rsid w:val="003E24D7"/>
    <w:rsid w:val="003E6958"/>
    <w:rsid w:val="003F1057"/>
    <w:rsid w:val="003F4E28"/>
    <w:rsid w:val="004006E8"/>
    <w:rsid w:val="00401855"/>
    <w:rsid w:val="00405E79"/>
    <w:rsid w:val="00407C8F"/>
    <w:rsid w:val="00410BCA"/>
    <w:rsid w:val="00411D61"/>
    <w:rsid w:val="00415A22"/>
    <w:rsid w:val="004224F8"/>
    <w:rsid w:val="004249B8"/>
    <w:rsid w:val="004413A7"/>
    <w:rsid w:val="0044363C"/>
    <w:rsid w:val="00446A33"/>
    <w:rsid w:val="004512BD"/>
    <w:rsid w:val="00471F31"/>
    <w:rsid w:val="00477455"/>
    <w:rsid w:val="004A03B2"/>
    <w:rsid w:val="004A1F7B"/>
    <w:rsid w:val="004B0BB3"/>
    <w:rsid w:val="004B4791"/>
    <w:rsid w:val="004C44D2"/>
    <w:rsid w:val="004C5AA0"/>
    <w:rsid w:val="004C7302"/>
    <w:rsid w:val="004D3578"/>
    <w:rsid w:val="004D380D"/>
    <w:rsid w:val="004D5A8E"/>
    <w:rsid w:val="004E1FEA"/>
    <w:rsid w:val="004E213A"/>
    <w:rsid w:val="004E40CD"/>
    <w:rsid w:val="00503171"/>
    <w:rsid w:val="00506C28"/>
    <w:rsid w:val="00510176"/>
    <w:rsid w:val="00512CA7"/>
    <w:rsid w:val="00513642"/>
    <w:rsid w:val="00517C98"/>
    <w:rsid w:val="00527128"/>
    <w:rsid w:val="00534300"/>
    <w:rsid w:val="00534DA0"/>
    <w:rsid w:val="005362D5"/>
    <w:rsid w:val="00543E6C"/>
    <w:rsid w:val="00545BD9"/>
    <w:rsid w:val="00565087"/>
    <w:rsid w:val="0056573F"/>
    <w:rsid w:val="0056638C"/>
    <w:rsid w:val="00570FDE"/>
    <w:rsid w:val="005841A9"/>
    <w:rsid w:val="005A7CDD"/>
    <w:rsid w:val="005B6FC5"/>
    <w:rsid w:val="005E43F5"/>
    <w:rsid w:val="005F127F"/>
    <w:rsid w:val="005F48D4"/>
    <w:rsid w:val="00604CCC"/>
    <w:rsid w:val="00606696"/>
    <w:rsid w:val="00607FA2"/>
    <w:rsid w:val="00611566"/>
    <w:rsid w:val="00622DC4"/>
    <w:rsid w:val="00632ACB"/>
    <w:rsid w:val="00634706"/>
    <w:rsid w:val="00634F25"/>
    <w:rsid w:val="00642B9D"/>
    <w:rsid w:val="00646D99"/>
    <w:rsid w:val="00656910"/>
    <w:rsid w:val="006577FB"/>
    <w:rsid w:val="006649EC"/>
    <w:rsid w:val="00664FEB"/>
    <w:rsid w:val="006728CE"/>
    <w:rsid w:val="00680135"/>
    <w:rsid w:val="006831CA"/>
    <w:rsid w:val="006877B6"/>
    <w:rsid w:val="0069055A"/>
    <w:rsid w:val="006A3AAC"/>
    <w:rsid w:val="006B3F85"/>
    <w:rsid w:val="006C3929"/>
    <w:rsid w:val="006C66D8"/>
    <w:rsid w:val="006D1E24"/>
    <w:rsid w:val="006D3E01"/>
    <w:rsid w:val="006E1417"/>
    <w:rsid w:val="006E24F9"/>
    <w:rsid w:val="006F6A2C"/>
    <w:rsid w:val="00703EDA"/>
    <w:rsid w:val="00710201"/>
    <w:rsid w:val="00727847"/>
    <w:rsid w:val="007342B5"/>
    <w:rsid w:val="00734A5B"/>
    <w:rsid w:val="0074106D"/>
    <w:rsid w:val="00744E76"/>
    <w:rsid w:val="00756B0A"/>
    <w:rsid w:val="00757385"/>
    <w:rsid w:val="00757857"/>
    <w:rsid w:val="00757B1C"/>
    <w:rsid w:val="00757D40"/>
    <w:rsid w:val="007608FC"/>
    <w:rsid w:val="00762E86"/>
    <w:rsid w:val="00763C95"/>
    <w:rsid w:val="007669BF"/>
    <w:rsid w:val="007737D6"/>
    <w:rsid w:val="00775936"/>
    <w:rsid w:val="00776DD5"/>
    <w:rsid w:val="00780E18"/>
    <w:rsid w:val="00781F0F"/>
    <w:rsid w:val="0078727C"/>
    <w:rsid w:val="0079049D"/>
    <w:rsid w:val="00791F23"/>
    <w:rsid w:val="00793749"/>
    <w:rsid w:val="00793DC5"/>
    <w:rsid w:val="007A76B3"/>
    <w:rsid w:val="007A773E"/>
    <w:rsid w:val="007B18D8"/>
    <w:rsid w:val="007C095F"/>
    <w:rsid w:val="007C206C"/>
    <w:rsid w:val="007C26C6"/>
    <w:rsid w:val="007C2DD0"/>
    <w:rsid w:val="007C7250"/>
    <w:rsid w:val="007D5A3A"/>
    <w:rsid w:val="007E3E29"/>
    <w:rsid w:val="007E7057"/>
    <w:rsid w:val="007F6CB6"/>
    <w:rsid w:val="00800D2C"/>
    <w:rsid w:val="008028A4"/>
    <w:rsid w:val="008050E0"/>
    <w:rsid w:val="00806655"/>
    <w:rsid w:val="00813245"/>
    <w:rsid w:val="0081615D"/>
    <w:rsid w:val="00816A8C"/>
    <w:rsid w:val="008171E6"/>
    <w:rsid w:val="00826B42"/>
    <w:rsid w:val="008307EB"/>
    <w:rsid w:val="00834329"/>
    <w:rsid w:val="00841E8B"/>
    <w:rsid w:val="0084483F"/>
    <w:rsid w:val="00844AF2"/>
    <w:rsid w:val="008641C2"/>
    <w:rsid w:val="0087189E"/>
    <w:rsid w:val="00872041"/>
    <w:rsid w:val="0087228D"/>
    <w:rsid w:val="00875649"/>
    <w:rsid w:val="008768CA"/>
    <w:rsid w:val="00876F06"/>
    <w:rsid w:val="00877EF9"/>
    <w:rsid w:val="00880559"/>
    <w:rsid w:val="008815B4"/>
    <w:rsid w:val="00883C90"/>
    <w:rsid w:val="0089429B"/>
    <w:rsid w:val="00894776"/>
    <w:rsid w:val="008A1B05"/>
    <w:rsid w:val="008B3CC9"/>
    <w:rsid w:val="008B5306"/>
    <w:rsid w:val="008D2E4D"/>
    <w:rsid w:val="008D3E4A"/>
    <w:rsid w:val="008D446F"/>
    <w:rsid w:val="008E41D4"/>
    <w:rsid w:val="008F1893"/>
    <w:rsid w:val="008F396F"/>
    <w:rsid w:val="0090271F"/>
    <w:rsid w:val="00902DB9"/>
    <w:rsid w:val="0090466A"/>
    <w:rsid w:val="00911238"/>
    <w:rsid w:val="00916508"/>
    <w:rsid w:val="009344F5"/>
    <w:rsid w:val="00934EB9"/>
    <w:rsid w:val="00936071"/>
    <w:rsid w:val="0093685D"/>
    <w:rsid w:val="009375C5"/>
    <w:rsid w:val="00940212"/>
    <w:rsid w:val="00942EC2"/>
    <w:rsid w:val="00944967"/>
    <w:rsid w:val="0095157A"/>
    <w:rsid w:val="00952E67"/>
    <w:rsid w:val="00961B32"/>
    <w:rsid w:val="00966691"/>
    <w:rsid w:val="00970DB3"/>
    <w:rsid w:val="00974BB0"/>
    <w:rsid w:val="00984F6F"/>
    <w:rsid w:val="009A0AF3"/>
    <w:rsid w:val="009A4FB7"/>
    <w:rsid w:val="009B07CD"/>
    <w:rsid w:val="009B2D7B"/>
    <w:rsid w:val="009B337E"/>
    <w:rsid w:val="009B3884"/>
    <w:rsid w:val="009B7011"/>
    <w:rsid w:val="009C19E9"/>
    <w:rsid w:val="009C2476"/>
    <w:rsid w:val="009C3546"/>
    <w:rsid w:val="009D2097"/>
    <w:rsid w:val="009D600B"/>
    <w:rsid w:val="009D74A6"/>
    <w:rsid w:val="009E0339"/>
    <w:rsid w:val="009F18B0"/>
    <w:rsid w:val="00A10F02"/>
    <w:rsid w:val="00A1115F"/>
    <w:rsid w:val="00A204CA"/>
    <w:rsid w:val="00A235EB"/>
    <w:rsid w:val="00A2423B"/>
    <w:rsid w:val="00A26B05"/>
    <w:rsid w:val="00A31E01"/>
    <w:rsid w:val="00A40340"/>
    <w:rsid w:val="00A47F8C"/>
    <w:rsid w:val="00A53724"/>
    <w:rsid w:val="00A5665B"/>
    <w:rsid w:val="00A568AE"/>
    <w:rsid w:val="00A82082"/>
    <w:rsid w:val="00A82346"/>
    <w:rsid w:val="00A9240E"/>
    <w:rsid w:val="00A9671C"/>
    <w:rsid w:val="00AA1553"/>
    <w:rsid w:val="00AC3917"/>
    <w:rsid w:val="00AF1675"/>
    <w:rsid w:val="00AF199D"/>
    <w:rsid w:val="00AF5CC7"/>
    <w:rsid w:val="00B05962"/>
    <w:rsid w:val="00B15449"/>
    <w:rsid w:val="00B15949"/>
    <w:rsid w:val="00B26CA9"/>
    <w:rsid w:val="00B27303"/>
    <w:rsid w:val="00B34629"/>
    <w:rsid w:val="00B40CB4"/>
    <w:rsid w:val="00B44DD2"/>
    <w:rsid w:val="00B4753E"/>
    <w:rsid w:val="00B47FD1"/>
    <w:rsid w:val="00B516BB"/>
    <w:rsid w:val="00B76AB1"/>
    <w:rsid w:val="00B840DA"/>
    <w:rsid w:val="00B91A33"/>
    <w:rsid w:val="00B947C0"/>
    <w:rsid w:val="00B95523"/>
    <w:rsid w:val="00BA0C61"/>
    <w:rsid w:val="00BA3A5D"/>
    <w:rsid w:val="00BB4E4B"/>
    <w:rsid w:val="00BB73A9"/>
    <w:rsid w:val="00BC3555"/>
    <w:rsid w:val="00BC4D38"/>
    <w:rsid w:val="00BF2586"/>
    <w:rsid w:val="00BF629E"/>
    <w:rsid w:val="00BF6596"/>
    <w:rsid w:val="00C10D49"/>
    <w:rsid w:val="00C12B51"/>
    <w:rsid w:val="00C132A5"/>
    <w:rsid w:val="00C1497E"/>
    <w:rsid w:val="00C2453E"/>
    <w:rsid w:val="00C24650"/>
    <w:rsid w:val="00C27634"/>
    <w:rsid w:val="00C33079"/>
    <w:rsid w:val="00C34CC6"/>
    <w:rsid w:val="00C418B7"/>
    <w:rsid w:val="00C41AFF"/>
    <w:rsid w:val="00C52334"/>
    <w:rsid w:val="00C55079"/>
    <w:rsid w:val="00C709B6"/>
    <w:rsid w:val="00C71BAC"/>
    <w:rsid w:val="00C7345E"/>
    <w:rsid w:val="00C826CF"/>
    <w:rsid w:val="00C83A13"/>
    <w:rsid w:val="00C9068C"/>
    <w:rsid w:val="00C92967"/>
    <w:rsid w:val="00CA3D0C"/>
    <w:rsid w:val="00CA654B"/>
    <w:rsid w:val="00CA7962"/>
    <w:rsid w:val="00CB6A74"/>
    <w:rsid w:val="00CD4C7B"/>
    <w:rsid w:val="00CD5795"/>
    <w:rsid w:val="00CD7707"/>
    <w:rsid w:val="00CE1681"/>
    <w:rsid w:val="00CE5D7F"/>
    <w:rsid w:val="00CE6889"/>
    <w:rsid w:val="00CE7ABA"/>
    <w:rsid w:val="00D145BC"/>
    <w:rsid w:val="00D26182"/>
    <w:rsid w:val="00D3050D"/>
    <w:rsid w:val="00D31234"/>
    <w:rsid w:val="00D32476"/>
    <w:rsid w:val="00D33BE3"/>
    <w:rsid w:val="00D36096"/>
    <w:rsid w:val="00D3792D"/>
    <w:rsid w:val="00D37F6C"/>
    <w:rsid w:val="00D40C2E"/>
    <w:rsid w:val="00D43A23"/>
    <w:rsid w:val="00D504CD"/>
    <w:rsid w:val="00D55E47"/>
    <w:rsid w:val="00D57DAC"/>
    <w:rsid w:val="00D6053F"/>
    <w:rsid w:val="00D609A0"/>
    <w:rsid w:val="00D62E19"/>
    <w:rsid w:val="00D67CD1"/>
    <w:rsid w:val="00D738D6"/>
    <w:rsid w:val="00D80795"/>
    <w:rsid w:val="00D854BE"/>
    <w:rsid w:val="00D87E00"/>
    <w:rsid w:val="00D90DD0"/>
    <w:rsid w:val="00D9134D"/>
    <w:rsid w:val="00D9403B"/>
    <w:rsid w:val="00D96D11"/>
    <w:rsid w:val="00DA48EA"/>
    <w:rsid w:val="00DA5F0A"/>
    <w:rsid w:val="00DA7A03"/>
    <w:rsid w:val="00DB0427"/>
    <w:rsid w:val="00DB0DB8"/>
    <w:rsid w:val="00DB1818"/>
    <w:rsid w:val="00DB42E7"/>
    <w:rsid w:val="00DC04F9"/>
    <w:rsid w:val="00DC309B"/>
    <w:rsid w:val="00DC4DA2"/>
    <w:rsid w:val="00DD3638"/>
    <w:rsid w:val="00DE2EDA"/>
    <w:rsid w:val="00DE321C"/>
    <w:rsid w:val="00DE664A"/>
    <w:rsid w:val="00DF08BC"/>
    <w:rsid w:val="00DF4378"/>
    <w:rsid w:val="00DF69B8"/>
    <w:rsid w:val="00E11A41"/>
    <w:rsid w:val="00E2155D"/>
    <w:rsid w:val="00E429B9"/>
    <w:rsid w:val="00E44041"/>
    <w:rsid w:val="00E45918"/>
    <w:rsid w:val="00E46E90"/>
    <w:rsid w:val="00E471CF"/>
    <w:rsid w:val="00E50B8A"/>
    <w:rsid w:val="00E54510"/>
    <w:rsid w:val="00E62835"/>
    <w:rsid w:val="00E70886"/>
    <w:rsid w:val="00E77645"/>
    <w:rsid w:val="00E818D8"/>
    <w:rsid w:val="00E82E1E"/>
    <w:rsid w:val="00E83697"/>
    <w:rsid w:val="00EA1FA4"/>
    <w:rsid w:val="00EA3AB0"/>
    <w:rsid w:val="00EB4383"/>
    <w:rsid w:val="00EB4DD7"/>
    <w:rsid w:val="00EC1527"/>
    <w:rsid w:val="00EC404A"/>
    <w:rsid w:val="00EC4A25"/>
    <w:rsid w:val="00ED1E19"/>
    <w:rsid w:val="00ED45BC"/>
    <w:rsid w:val="00ED6037"/>
    <w:rsid w:val="00EE5772"/>
    <w:rsid w:val="00EF2481"/>
    <w:rsid w:val="00EF31F5"/>
    <w:rsid w:val="00EF65E9"/>
    <w:rsid w:val="00F025A2"/>
    <w:rsid w:val="00F04CF5"/>
    <w:rsid w:val="00F0501F"/>
    <w:rsid w:val="00F07388"/>
    <w:rsid w:val="00F07E60"/>
    <w:rsid w:val="00F10B28"/>
    <w:rsid w:val="00F13B63"/>
    <w:rsid w:val="00F2026E"/>
    <w:rsid w:val="00F2210A"/>
    <w:rsid w:val="00F23F84"/>
    <w:rsid w:val="00F258E8"/>
    <w:rsid w:val="00F37743"/>
    <w:rsid w:val="00F41B4E"/>
    <w:rsid w:val="00F4250A"/>
    <w:rsid w:val="00F44AFE"/>
    <w:rsid w:val="00F50CF2"/>
    <w:rsid w:val="00F5196E"/>
    <w:rsid w:val="00F521E9"/>
    <w:rsid w:val="00F535E2"/>
    <w:rsid w:val="00F54A3D"/>
    <w:rsid w:val="00F54CB0"/>
    <w:rsid w:val="00F56CA9"/>
    <w:rsid w:val="00F653B8"/>
    <w:rsid w:val="00F71B89"/>
    <w:rsid w:val="00F71D1E"/>
    <w:rsid w:val="00F7353C"/>
    <w:rsid w:val="00F76F8F"/>
    <w:rsid w:val="00F9324A"/>
    <w:rsid w:val="00F941DF"/>
    <w:rsid w:val="00FA1266"/>
    <w:rsid w:val="00FB36FA"/>
    <w:rsid w:val="00FB6874"/>
    <w:rsid w:val="00FB6AE2"/>
    <w:rsid w:val="00FC1192"/>
    <w:rsid w:val="00FC5DFE"/>
    <w:rsid w:val="00FC640D"/>
    <w:rsid w:val="00FD7243"/>
    <w:rsid w:val="00FE251B"/>
    <w:rsid w:val="00FE4EAC"/>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5AIRPNAIUNRU-859666464-4019</_dlc_DocId>
    <_dlc_DocIdUrl xmlns="71c5aaf6-e6ce-465b-b873-5148d2a4c105">
      <Url>https://nokia.sharepoint.com/sites/c5g/e2earch/_layouts/15/DocIdRedir.aspx?ID=5AIRPNAIUNRU-859666464-4019</Url>
      <Description>5AIRPNAIUNRU-859666464-4019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FFFCAE50-1AB7-4A26-9FAD-338C6A09A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116</TotalTime>
  <Pages>1</Pages>
  <Words>1407</Words>
  <Characters>8025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
  <cp:keywords/>
  <cp:lastModifiedBy>Nokia</cp:lastModifiedBy>
  <cp:revision>121</cp:revision>
  <dcterms:created xsi:type="dcterms:W3CDTF">2018-10-24T10:33:00Z</dcterms:created>
  <dcterms:modified xsi:type="dcterms:W3CDTF">2018-11-01T22:42:00Z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a4e9474f-ac64-4586-a2ee-decd32f17546</vt:lpwstr>
  </property>
</Properties>
</file>